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27BD0" w14:textId="77777777" w:rsidR="00C916A3" w:rsidRPr="000A3A3A" w:rsidRDefault="003D3D50" w:rsidP="003D3D50">
      <w:pPr>
        <w:jc w:val="right"/>
        <w:rPr>
          <w:rFonts w:ascii="Calibri" w:hAnsi="Calibri" w:cs="Calibri"/>
          <w:b/>
          <w:bCs/>
          <w:iCs/>
          <w:lang w:val="it-IT"/>
        </w:rPr>
      </w:pPr>
      <w:r w:rsidRPr="000A3A3A">
        <w:rPr>
          <w:rFonts w:ascii="Calibri" w:hAnsi="Calibri" w:cs="Calibri"/>
          <w:b/>
          <w:bCs/>
          <w:iCs/>
          <w:lang w:val="it-IT"/>
        </w:rPr>
        <w:t xml:space="preserve">Anexa </w:t>
      </w:r>
      <w:r w:rsidR="00225716">
        <w:rPr>
          <w:rFonts w:ascii="Calibri" w:hAnsi="Calibri" w:cs="Calibri"/>
          <w:b/>
          <w:bCs/>
          <w:iCs/>
          <w:lang w:val="it-IT"/>
        </w:rPr>
        <w:t>14</w:t>
      </w:r>
    </w:p>
    <w:p w14:paraId="18D4996E" w14:textId="77777777" w:rsidR="003D3D50" w:rsidRPr="000A3A3A" w:rsidRDefault="003D3D50" w:rsidP="003D3D50">
      <w:pPr>
        <w:pStyle w:val="Antet"/>
        <w:rPr>
          <w:rFonts w:ascii="Calibri" w:eastAsia="Calibri" w:hAnsi="Calibri" w:cs="Calibri"/>
          <w:b/>
        </w:rPr>
      </w:pPr>
      <w:bookmarkStart w:id="0" w:name="_Hlk137563201"/>
    </w:p>
    <w:bookmarkEnd w:id="0"/>
    <w:p w14:paraId="2F0ED3A6" w14:textId="77777777" w:rsidR="00D312B7" w:rsidRPr="000A3A3A" w:rsidRDefault="00D312B7" w:rsidP="00D312B7">
      <w:pPr>
        <w:pStyle w:val="Antet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</w:rPr>
        <w:t xml:space="preserve">Programul Regiunea CENTRU </w:t>
      </w:r>
    </w:p>
    <w:p w14:paraId="66DA541B" w14:textId="77777777" w:rsidR="00D312B7" w:rsidRPr="000A3A3A" w:rsidRDefault="00D312B7" w:rsidP="00D312B7">
      <w:pPr>
        <w:pStyle w:val="Antet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</w:rPr>
        <w:t>PRIORITATEA 2 O REGIUNE DIGITALĂ</w:t>
      </w:r>
    </w:p>
    <w:p w14:paraId="60D9709D" w14:textId="77777777" w:rsidR="00D312B7" w:rsidRPr="000A3A3A" w:rsidRDefault="00D312B7" w:rsidP="00D312B7">
      <w:pPr>
        <w:pStyle w:val="Antet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</w:rPr>
        <w:t xml:space="preserve">Acțiunea 1 Comunități digitale pentru o regiune inteligentă </w:t>
      </w:r>
    </w:p>
    <w:p w14:paraId="10C22AF4" w14:textId="77777777" w:rsidR="00D312B7" w:rsidRPr="000A3A3A" w:rsidRDefault="00D312B7" w:rsidP="00D312B7">
      <w:pPr>
        <w:pStyle w:val="Antet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</w:rPr>
        <w:t>Intervenția 2.1.1 Comunități digitale pentru o regiune inteligentă – soluții digitale</w:t>
      </w:r>
    </w:p>
    <w:p w14:paraId="03F6860C" w14:textId="77777777" w:rsidR="00D312B7" w:rsidRPr="000A3A3A" w:rsidRDefault="00D312B7" w:rsidP="00D312B7">
      <w:pPr>
        <w:jc w:val="both"/>
        <w:rPr>
          <w:rFonts w:ascii="Calibri" w:hAnsi="Calibri" w:cs="Calibri"/>
          <w:b/>
        </w:rPr>
      </w:pPr>
      <w:r w:rsidRPr="000A3A3A">
        <w:rPr>
          <w:rFonts w:ascii="Calibri" w:hAnsi="Calibri" w:cs="Calibri"/>
        </w:rPr>
        <w:t>OS 1.2 Valorificarea avantajelor digitalizării, în beneficiul cetățenilor, al companiilor, al organizațiilor de cercetare și al autorităților publice</w:t>
      </w:r>
    </w:p>
    <w:p w14:paraId="23811EB4" w14:textId="77777777" w:rsidR="00D312B7" w:rsidRPr="00011A90" w:rsidRDefault="00D312B7" w:rsidP="00011A90">
      <w:pPr>
        <w:jc w:val="both"/>
        <w:rPr>
          <w:rFonts w:ascii="Calibri" w:hAnsi="Calibri" w:cs="Calibri"/>
          <w:bCs/>
          <w:i/>
          <w:iCs/>
          <w:highlight w:val="yellow"/>
          <w:lang w:val="it-IT"/>
        </w:rPr>
      </w:pPr>
    </w:p>
    <w:p w14:paraId="2B83968A" w14:textId="77777777" w:rsidR="00D312B7" w:rsidRPr="00011A90" w:rsidRDefault="009B3D6E" w:rsidP="00011A90">
      <w:pPr>
        <w:jc w:val="both"/>
        <w:rPr>
          <w:rFonts w:ascii="Calibri" w:hAnsi="Calibri" w:cs="Calibri"/>
          <w:i/>
        </w:rPr>
      </w:pPr>
      <w:r w:rsidRPr="00011A90">
        <w:rPr>
          <w:rFonts w:ascii="Calibri" w:hAnsi="Calibri" w:cs="Calibri"/>
          <w:i/>
        </w:rPr>
        <w:t xml:space="preserve">Vă recomandăm ca înainte de completarea informațiilor în </w:t>
      </w:r>
      <w:r w:rsidR="004F7125">
        <w:rPr>
          <w:rFonts w:ascii="Calibri" w:hAnsi="Calibri" w:cs="Calibri"/>
          <w:i/>
        </w:rPr>
        <w:t>formular</w:t>
      </w:r>
      <w:r w:rsidR="00B035B7">
        <w:rPr>
          <w:rFonts w:ascii="Calibri" w:hAnsi="Calibri" w:cs="Calibri"/>
          <w:i/>
        </w:rPr>
        <w:t>ul</w:t>
      </w:r>
      <w:r w:rsidR="004F7125">
        <w:rPr>
          <w:rFonts w:ascii="Calibri" w:hAnsi="Calibri" w:cs="Calibri"/>
          <w:i/>
        </w:rPr>
        <w:t xml:space="preserve"> </w:t>
      </w:r>
      <w:r w:rsidRPr="00011A90">
        <w:rPr>
          <w:rFonts w:ascii="Calibri" w:hAnsi="Calibri" w:cs="Calibri"/>
          <w:i/>
        </w:rPr>
        <w:t>cerer</w:t>
      </w:r>
      <w:r w:rsidR="004F7125">
        <w:rPr>
          <w:rFonts w:ascii="Calibri" w:hAnsi="Calibri" w:cs="Calibri"/>
          <w:i/>
        </w:rPr>
        <w:t>ii</w:t>
      </w:r>
      <w:r w:rsidRPr="00011A90">
        <w:rPr>
          <w:rFonts w:ascii="Calibri" w:hAnsi="Calibri" w:cs="Calibri"/>
          <w:i/>
        </w:rPr>
        <w:t xml:space="preserve"> de finanțare și </w:t>
      </w:r>
      <w:r w:rsidR="004F7125">
        <w:rPr>
          <w:rFonts w:ascii="Calibri" w:hAnsi="Calibri" w:cs="Calibri"/>
          <w:i/>
        </w:rPr>
        <w:t xml:space="preserve">a </w:t>
      </w:r>
      <w:r w:rsidR="00836775" w:rsidRPr="00011A90">
        <w:rPr>
          <w:rFonts w:ascii="Calibri" w:hAnsi="Calibri" w:cs="Calibri"/>
          <w:i/>
        </w:rPr>
        <w:t>planul</w:t>
      </w:r>
      <w:r w:rsidR="004F7125">
        <w:rPr>
          <w:rFonts w:ascii="Calibri" w:hAnsi="Calibri" w:cs="Calibri"/>
          <w:i/>
        </w:rPr>
        <w:t>ui</w:t>
      </w:r>
      <w:r w:rsidR="00836775" w:rsidRPr="00011A90">
        <w:rPr>
          <w:rFonts w:ascii="Calibri" w:hAnsi="Calibri" w:cs="Calibri"/>
          <w:i/>
        </w:rPr>
        <w:t xml:space="preserve"> de dezvoltare a soluției digitale, să parcurgeți cu atenție prevederile ghidului solicitantului și ale anexelor la acesta.</w:t>
      </w:r>
    </w:p>
    <w:p w14:paraId="7232F9FB" w14:textId="77777777" w:rsidR="009B3D6E" w:rsidRPr="000A3A3A" w:rsidRDefault="009B3D6E" w:rsidP="00D312B7">
      <w:pPr>
        <w:jc w:val="center"/>
        <w:rPr>
          <w:rFonts w:ascii="Calibri" w:hAnsi="Calibri" w:cs="Calibri"/>
          <w:b/>
        </w:rPr>
      </w:pPr>
    </w:p>
    <w:p w14:paraId="28AD07D3" w14:textId="77777777" w:rsidR="00D312B7" w:rsidRPr="000A3A3A" w:rsidRDefault="00D312B7" w:rsidP="00D312B7">
      <w:pPr>
        <w:jc w:val="center"/>
        <w:rPr>
          <w:rFonts w:ascii="Calibri" w:hAnsi="Calibri" w:cs="Calibri"/>
          <w:b/>
        </w:rPr>
      </w:pPr>
      <w:r w:rsidRPr="000A3A3A">
        <w:rPr>
          <w:rFonts w:ascii="Calibri" w:hAnsi="Calibri" w:cs="Calibri"/>
          <w:b/>
        </w:rPr>
        <w:t xml:space="preserve">Plan de dezvoltare a </w:t>
      </w:r>
      <w:r w:rsidR="00B60208">
        <w:rPr>
          <w:rFonts w:ascii="Calibri" w:hAnsi="Calibri" w:cs="Calibri"/>
          <w:b/>
        </w:rPr>
        <w:t>soluției/soluțiilor</w:t>
      </w:r>
      <w:r w:rsidRPr="000A3A3A">
        <w:rPr>
          <w:rFonts w:ascii="Calibri" w:hAnsi="Calibri" w:cs="Calibri"/>
          <w:b/>
        </w:rPr>
        <w:t xml:space="preserve"> digitale - model</w:t>
      </w:r>
    </w:p>
    <w:p w14:paraId="1111E406" w14:textId="77777777" w:rsidR="00D312B7" w:rsidRPr="000A3A3A" w:rsidRDefault="00D312B7" w:rsidP="00D312B7">
      <w:pPr>
        <w:numPr>
          <w:ilvl w:val="0"/>
          <w:numId w:val="1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Rezumat Executiv</w:t>
      </w:r>
    </w:p>
    <w:p w14:paraId="766580C2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Scurtă descriere a soluției</w:t>
      </w:r>
      <w:r w:rsidR="00C45A2A">
        <w:rPr>
          <w:rFonts w:ascii="Calibri" w:hAnsi="Calibri" w:cs="Calibri"/>
          <w:b/>
          <w:bCs/>
        </w:rPr>
        <w:t>/soluțiilor, după caz</w:t>
      </w:r>
      <w:r w:rsidRPr="000A3A3A">
        <w:rPr>
          <w:rFonts w:ascii="Calibri" w:hAnsi="Calibri" w:cs="Calibri"/>
        </w:rPr>
        <w:t xml:space="preserve">: Includeți o prezentare generală a </w:t>
      </w:r>
      <w:r w:rsidR="00B60208">
        <w:rPr>
          <w:rFonts w:ascii="Calibri" w:hAnsi="Calibri" w:cs="Calibri"/>
        </w:rPr>
        <w:t>soluției/soluțiilor</w:t>
      </w:r>
      <w:r w:rsidRPr="000A3A3A">
        <w:rPr>
          <w:rFonts w:ascii="Calibri" w:hAnsi="Calibri" w:cs="Calibri"/>
        </w:rPr>
        <w:t>, subliniind scopul și funcționalitatea principală.</w:t>
      </w:r>
    </w:p>
    <w:p w14:paraId="2F0996BA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Obiectivele principale</w:t>
      </w:r>
      <w:r w:rsidRPr="000A3A3A">
        <w:rPr>
          <w:rFonts w:ascii="Calibri" w:hAnsi="Calibri" w:cs="Calibri"/>
        </w:rPr>
        <w:t xml:space="preserve">: Enumerați obiectivele cheie ale </w:t>
      </w:r>
      <w:r w:rsidR="00B60208">
        <w:rPr>
          <w:rFonts w:ascii="Calibri" w:hAnsi="Calibri" w:cs="Calibri"/>
        </w:rPr>
        <w:t>soluției/soluțiilor</w:t>
      </w:r>
      <w:r w:rsidRPr="000A3A3A">
        <w:rPr>
          <w:rFonts w:ascii="Calibri" w:hAnsi="Calibri" w:cs="Calibri"/>
        </w:rPr>
        <w:t>, evidențiind scopurile specifice.</w:t>
      </w:r>
    </w:p>
    <w:p w14:paraId="1DE827FA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Valoarea adăugată</w:t>
      </w:r>
      <w:r w:rsidRPr="000A3A3A">
        <w:rPr>
          <w:rFonts w:ascii="Calibri" w:hAnsi="Calibri" w:cs="Calibri"/>
        </w:rPr>
        <w:t>: Descrieți beneficiile și avantajele unice pe care soluția le aduce.</w:t>
      </w:r>
    </w:p>
    <w:p w14:paraId="6E526374" w14:textId="77777777" w:rsidR="00D312B7" w:rsidRPr="000A3A3A" w:rsidRDefault="00D312B7" w:rsidP="00D312B7">
      <w:pPr>
        <w:numPr>
          <w:ilvl w:val="0"/>
          <w:numId w:val="1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Context și Necesitate</w:t>
      </w:r>
    </w:p>
    <w:p w14:paraId="69BE5DD6" w14:textId="77777777" w:rsidR="00BC2B03" w:rsidRDefault="00D312B7" w:rsidP="00D312B7">
      <w:pPr>
        <w:numPr>
          <w:ilvl w:val="1"/>
          <w:numId w:val="11"/>
        </w:numPr>
        <w:tabs>
          <w:tab w:val="clear" w:pos="1440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Analiza contextului și cerințelor utilizatorilor</w:t>
      </w:r>
      <w:r w:rsidRPr="000A3A3A">
        <w:rPr>
          <w:rFonts w:ascii="Calibri" w:hAnsi="Calibri" w:cs="Calibri"/>
        </w:rPr>
        <w:t>: Explicați mediul în care va opera soluția și nevoile specifice ale utilizatorilor.</w:t>
      </w:r>
      <w:r w:rsidR="00D310AB">
        <w:rPr>
          <w:rFonts w:ascii="Calibri" w:hAnsi="Calibri" w:cs="Calibri"/>
        </w:rPr>
        <w:t xml:space="preserve"> </w:t>
      </w:r>
      <w:r w:rsidR="00A32BA9">
        <w:rPr>
          <w:rFonts w:ascii="Calibri" w:hAnsi="Calibri" w:cs="Calibri"/>
        </w:rPr>
        <w:t>Specificați care vor fi utilizatorii finali ai soluției: cetățeni/companii.</w:t>
      </w:r>
    </w:p>
    <w:p w14:paraId="4722CEF5" w14:textId="77777777" w:rsidR="00D312B7" w:rsidRDefault="00D310AB" w:rsidP="00BC2B03">
      <w:pPr>
        <w:spacing w:before="100" w:beforeAutospacing="1" w:after="100" w:afterAutospacing="1"/>
        <w:ind w:left="14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Descrieți aici detalii despre solicitant – UAT individuală/parteneriat </w:t>
      </w:r>
      <w:r w:rsidRPr="00D310AB">
        <w:rPr>
          <w:rFonts w:ascii="Calibri" w:hAnsi="Calibri" w:cs="Calibri"/>
        </w:rPr>
        <w:t>care implică două sau mai multe UAT-uri, fiind</w:t>
      </w:r>
      <w:r>
        <w:rPr>
          <w:rFonts w:ascii="Calibri" w:hAnsi="Calibri" w:cs="Calibri"/>
        </w:rPr>
        <w:t xml:space="preserve"> (sau nefiind)</w:t>
      </w:r>
      <w:r w:rsidRPr="00D310AB">
        <w:rPr>
          <w:rFonts w:ascii="Calibri" w:hAnsi="Calibri" w:cs="Calibri"/>
        </w:rPr>
        <w:t xml:space="preserve"> componente ale unei forme de organizare de tip ZUM/ZUF/GAL/ADI</w:t>
      </w:r>
      <w:r w:rsidR="00A4640B">
        <w:rPr>
          <w:rFonts w:ascii="Calibri" w:hAnsi="Calibri" w:cs="Calibri"/>
        </w:rPr>
        <w:t>.</w:t>
      </w:r>
    </w:p>
    <w:p w14:paraId="1D6A5C48" w14:textId="77777777" w:rsidR="009453CC" w:rsidRDefault="00A4640B" w:rsidP="009134F6">
      <w:pPr>
        <w:numPr>
          <w:ilvl w:val="1"/>
          <w:numId w:val="11"/>
        </w:numPr>
        <w:tabs>
          <w:tab w:val="clear" w:pos="1440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9453CC">
        <w:rPr>
          <w:rFonts w:ascii="Calibri" w:hAnsi="Calibri" w:cs="Calibri"/>
          <w:b/>
          <w:bCs/>
        </w:rPr>
        <w:t xml:space="preserve">Descrierea </w:t>
      </w:r>
      <w:r w:rsidR="00CE2EC0">
        <w:rPr>
          <w:rFonts w:ascii="Calibri" w:hAnsi="Calibri" w:cs="Calibri"/>
          <w:b/>
          <w:bCs/>
        </w:rPr>
        <w:t>provocării</w:t>
      </w:r>
      <w:r w:rsidRPr="009453CC">
        <w:rPr>
          <w:rFonts w:ascii="Calibri" w:hAnsi="Calibri" w:cs="Calibri"/>
          <w:b/>
          <w:bCs/>
        </w:rPr>
        <w:t xml:space="preserve"> sau nevoii</w:t>
      </w:r>
      <w:r w:rsidRPr="009453CC">
        <w:rPr>
          <w:rFonts w:ascii="Calibri" w:hAnsi="Calibri" w:cs="Calibri"/>
        </w:rPr>
        <w:t xml:space="preserve">: Detaliați </w:t>
      </w:r>
      <w:r w:rsidR="00CE2EC0">
        <w:rPr>
          <w:rFonts w:ascii="Calibri" w:hAnsi="Calibri" w:cs="Calibri"/>
        </w:rPr>
        <w:t>provocările</w:t>
      </w:r>
      <w:r w:rsidRPr="009453CC">
        <w:rPr>
          <w:rFonts w:ascii="Calibri" w:hAnsi="Calibri" w:cs="Calibri"/>
        </w:rPr>
        <w:t xml:space="preserve"> sau nevoile specifice pe care soluția le adresează.</w:t>
      </w:r>
    </w:p>
    <w:p w14:paraId="1462F061" w14:textId="77777777" w:rsidR="009453CC" w:rsidRDefault="009453CC" w:rsidP="009453CC">
      <w:pPr>
        <w:spacing w:before="100" w:beforeAutospacing="1" w:after="100" w:afterAutospacing="1"/>
        <w:ind w:left="14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Dacă este cazul de </w:t>
      </w:r>
      <w:r w:rsidRPr="009453CC">
        <w:rPr>
          <w:rFonts w:ascii="Calibri" w:hAnsi="Calibri" w:cs="Calibri"/>
        </w:rPr>
        <w:t>două sau mai multe provocări/nevoi identificate la nivelul solicitantului sau (în cazul proiectelor de Smart-city) două sau mai multe verticale de smart-city</w:t>
      </w:r>
      <w:r>
        <w:rPr>
          <w:rFonts w:ascii="Calibri" w:hAnsi="Calibri" w:cs="Calibri"/>
        </w:rPr>
        <w:t xml:space="preserve">, </w:t>
      </w:r>
      <w:r w:rsidR="00143532">
        <w:rPr>
          <w:rFonts w:ascii="Calibri" w:hAnsi="Calibri" w:cs="Calibri"/>
        </w:rPr>
        <w:t>d</w:t>
      </w:r>
      <w:r w:rsidR="0050327C">
        <w:rPr>
          <w:rFonts w:ascii="Calibri" w:hAnsi="Calibri" w:cs="Calibri"/>
        </w:rPr>
        <w:t>escrieți</w:t>
      </w:r>
      <w:r>
        <w:rPr>
          <w:rFonts w:ascii="Calibri" w:hAnsi="Calibri" w:cs="Calibri"/>
        </w:rPr>
        <w:t xml:space="preserve"> </w:t>
      </w:r>
      <w:r w:rsidR="0050327C">
        <w:rPr>
          <w:rFonts w:ascii="Calibri" w:hAnsi="Calibri" w:cs="Calibri"/>
        </w:rPr>
        <w:t>distinct</w:t>
      </w:r>
      <w:r>
        <w:rPr>
          <w:rFonts w:ascii="Calibri" w:hAnsi="Calibri" w:cs="Calibri"/>
        </w:rPr>
        <w:t xml:space="preserve"> </w:t>
      </w:r>
      <w:r w:rsidR="0050327C">
        <w:rPr>
          <w:rFonts w:ascii="Calibri" w:hAnsi="Calibri" w:cs="Calibri"/>
        </w:rPr>
        <w:t>fiecare provocare/verticală în parte</w:t>
      </w:r>
      <w:r>
        <w:rPr>
          <w:rFonts w:ascii="Calibri" w:hAnsi="Calibri" w:cs="Calibri"/>
        </w:rPr>
        <w:t>.</w:t>
      </w:r>
    </w:p>
    <w:p w14:paraId="32AC71E3" w14:textId="77777777" w:rsidR="00A4640B" w:rsidRPr="009453CC" w:rsidRDefault="009453CC" w:rsidP="009453CC">
      <w:pPr>
        <w:spacing w:before="100" w:beforeAutospacing="1" w:after="100" w:afterAutospacing="1"/>
        <w:ind w:left="1440"/>
        <w:jc w:val="both"/>
        <w:rPr>
          <w:rFonts w:ascii="Calibri" w:hAnsi="Calibri" w:cs="Calibri"/>
        </w:rPr>
      </w:pPr>
      <w:r w:rsidRPr="009453CC">
        <w:rPr>
          <w:rFonts w:ascii="Calibri" w:hAnsi="Calibri" w:cs="Calibri"/>
        </w:rPr>
        <w:t xml:space="preserve">În </w:t>
      </w:r>
      <w:r w:rsidR="00A4640B" w:rsidRPr="009453CC">
        <w:rPr>
          <w:rFonts w:ascii="Calibri" w:hAnsi="Calibri" w:cs="Calibri"/>
        </w:rPr>
        <w:t>cazul</w:t>
      </w:r>
      <w:r w:rsidRPr="009453CC">
        <w:rPr>
          <w:rFonts w:ascii="Calibri" w:hAnsi="Calibri" w:cs="Calibri"/>
        </w:rPr>
        <w:t xml:space="preserve"> parteneriatelor</w:t>
      </w:r>
      <w:r w:rsidR="00A4640B" w:rsidRPr="009453CC">
        <w:rPr>
          <w:rFonts w:ascii="Calibri" w:hAnsi="Calibri" w:cs="Calibri"/>
        </w:rPr>
        <w:t>, detaliați măsura în care soluția propusă pentru dezvoltare acoperă nevoile tuturor membrilor parteneriatului.</w:t>
      </w:r>
    </w:p>
    <w:p w14:paraId="1C99D13B" w14:textId="77777777" w:rsidR="004F31FA" w:rsidRDefault="00D312B7" w:rsidP="00D312B7">
      <w:pPr>
        <w:numPr>
          <w:ilvl w:val="1"/>
          <w:numId w:val="11"/>
        </w:numPr>
        <w:tabs>
          <w:tab w:val="clear" w:pos="1440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lastRenderedPageBreak/>
        <w:t xml:space="preserve">Justificarea </w:t>
      </w:r>
      <w:r w:rsidR="00B60208">
        <w:rPr>
          <w:rFonts w:ascii="Calibri" w:hAnsi="Calibri" w:cs="Calibri"/>
          <w:b/>
          <w:bCs/>
        </w:rPr>
        <w:t>soluției/soluțiilor</w:t>
      </w:r>
      <w:r w:rsidRPr="000A3A3A">
        <w:rPr>
          <w:rFonts w:ascii="Calibri" w:hAnsi="Calibri" w:cs="Calibri"/>
          <w:b/>
          <w:bCs/>
        </w:rPr>
        <w:t xml:space="preserve"> propuse</w:t>
      </w:r>
      <w:r w:rsidRPr="000A3A3A">
        <w:rPr>
          <w:rFonts w:ascii="Calibri" w:hAnsi="Calibri" w:cs="Calibri"/>
        </w:rPr>
        <w:t xml:space="preserve">: Argumentați de ce soluția propusă este cea mai adecvată pentru </w:t>
      </w:r>
      <w:r w:rsidR="00CE2EC0">
        <w:rPr>
          <w:rFonts w:ascii="Calibri" w:hAnsi="Calibri" w:cs="Calibri"/>
        </w:rPr>
        <w:t>provocarea/</w:t>
      </w:r>
      <w:r w:rsidR="00F0561C">
        <w:rPr>
          <w:rFonts w:ascii="Calibri" w:hAnsi="Calibri" w:cs="Calibri"/>
        </w:rPr>
        <w:t>nevoia</w:t>
      </w:r>
      <w:r w:rsidRPr="000A3A3A">
        <w:rPr>
          <w:rFonts w:ascii="Calibri" w:hAnsi="Calibri" w:cs="Calibri"/>
        </w:rPr>
        <w:t xml:space="preserve"> identificată.</w:t>
      </w:r>
      <w:r w:rsidR="00660355">
        <w:rPr>
          <w:rFonts w:ascii="Calibri" w:hAnsi="Calibri" w:cs="Calibri"/>
        </w:rPr>
        <w:t xml:space="preserve"> </w:t>
      </w:r>
      <w:r w:rsidR="001B6549">
        <w:rPr>
          <w:rFonts w:ascii="Calibri" w:hAnsi="Calibri" w:cs="Calibri"/>
        </w:rPr>
        <w:t>Descrieți gradul de inovare propus prin dezvoltarea soluției</w:t>
      </w:r>
      <w:r w:rsidR="002A652C">
        <w:rPr>
          <w:rFonts w:ascii="Calibri" w:hAnsi="Calibri" w:cs="Calibri"/>
        </w:rPr>
        <w:t>.</w:t>
      </w:r>
      <w:r w:rsidR="00746A3F">
        <w:rPr>
          <w:rFonts w:ascii="Calibri" w:hAnsi="Calibri" w:cs="Calibri"/>
        </w:rPr>
        <w:t xml:space="preserve"> </w:t>
      </w:r>
      <w:r w:rsidR="002A652C">
        <w:rPr>
          <w:rFonts w:ascii="Calibri" w:hAnsi="Calibri" w:cs="Calibri"/>
        </w:rPr>
        <w:t>Dacă este cazul, descrieți</w:t>
      </w:r>
      <w:r w:rsidR="00746A3F">
        <w:rPr>
          <w:rFonts w:ascii="Calibri" w:hAnsi="Calibri" w:cs="Calibri"/>
        </w:rPr>
        <w:t xml:space="preserve"> modul în care </w:t>
      </w:r>
      <w:r w:rsidR="00746A3F" w:rsidRPr="00746A3F">
        <w:rPr>
          <w:rFonts w:ascii="Calibri" w:hAnsi="Calibri" w:cs="Calibri"/>
        </w:rPr>
        <w:t>e</w:t>
      </w:r>
      <w:r w:rsidR="00746A3F">
        <w:rPr>
          <w:rFonts w:ascii="Calibri" w:hAnsi="Calibri" w:cs="Calibri"/>
        </w:rPr>
        <w:t>ste</w:t>
      </w:r>
      <w:r w:rsidR="00746A3F" w:rsidRPr="00746A3F">
        <w:rPr>
          <w:rFonts w:ascii="Calibri" w:hAnsi="Calibri" w:cs="Calibri"/>
        </w:rPr>
        <w:t xml:space="preserve"> adresat</w:t>
      </w:r>
      <w:r w:rsidR="00746A3F">
        <w:rPr>
          <w:rFonts w:ascii="Calibri" w:hAnsi="Calibri" w:cs="Calibri"/>
        </w:rPr>
        <w:t>ă</w:t>
      </w:r>
      <w:r w:rsidR="00746A3F" w:rsidRPr="00746A3F">
        <w:rPr>
          <w:rFonts w:ascii="Calibri" w:hAnsi="Calibri" w:cs="Calibri"/>
        </w:rPr>
        <w:t xml:space="preserve"> </w:t>
      </w:r>
      <w:r w:rsidR="00EA7745" w:rsidRPr="00746A3F">
        <w:rPr>
          <w:rFonts w:ascii="Calibri" w:hAnsi="Calibri" w:cs="Calibri"/>
        </w:rPr>
        <w:t xml:space="preserve">nevoia </w:t>
      </w:r>
      <w:r w:rsidR="00746A3F" w:rsidRPr="00746A3F">
        <w:rPr>
          <w:rFonts w:ascii="Calibri" w:hAnsi="Calibri" w:cs="Calibri"/>
        </w:rPr>
        <w:t>la momentul de fa</w:t>
      </w:r>
      <w:r w:rsidR="00746A3F">
        <w:rPr>
          <w:rFonts w:ascii="Calibri" w:hAnsi="Calibri" w:cs="Calibri"/>
        </w:rPr>
        <w:t xml:space="preserve">ță: </w:t>
      </w:r>
      <w:r w:rsidR="002A652C">
        <w:rPr>
          <w:rFonts w:ascii="Calibri" w:hAnsi="Calibri" w:cs="Calibri"/>
        </w:rPr>
        <w:t xml:space="preserve">prin procese </w:t>
      </w:r>
      <w:r w:rsidR="00F909D7">
        <w:rPr>
          <w:rFonts w:ascii="Calibri" w:hAnsi="Calibri" w:cs="Calibri"/>
        </w:rPr>
        <w:t xml:space="preserve">nedigitalizate sau prin procese </w:t>
      </w:r>
      <w:r w:rsidR="002A652C">
        <w:rPr>
          <w:rFonts w:ascii="Calibri" w:hAnsi="Calibri" w:cs="Calibri"/>
        </w:rPr>
        <w:t>digitale care necesită îmbunătățire</w:t>
      </w:r>
      <w:r w:rsidR="00FE4039">
        <w:rPr>
          <w:rFonts w:ascii="Calibri" w:hAnsi="Calibri" w:cs="Calibri"/>
        </w:rPr>
        <w:t>.</w:t>
      </w:r>
    </w:p>
    <w:p w14:paraId="53FC8E03" w14:textId="77777777" w:rsidR="00D312B7" w:rsidRPr="000A3A3A" w:rsidRDefault="00660355" w:rsidP="004F31FA">
      <w:pPr>
        <w:spacing w:before="100" w:beforeAutospacing="1" w:after="100" w:afterAutospacing="1"/>
        <w:ind w:left="14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Dacă proiectul implică dezvoltarea mai multor soluții, </w:t>
      </w:r>
      <w:r w:rsidR="00C5602B">
        <w:rPr>
          <w:rFonts w:ascii="Calibri" w:hAnsi="Calibri" w:cs="Calibri"/>
        </w:rPr>
        <w:t xml:space="preserve">argumentați </w:t>
      </w:r>
      <w:r w:rsidR="00F93C80">
        <w:rPr>
          <w:rFonts w:ascii="Calibri" w:hAnsi="Calibri" w:cs="Calibri"/>
        </w:rPr>
        <w:t xml:space="preserve">corespunzător pentru fiecare în parte, realizând o corelare între </w:t>
      </w:r>
      <w:r w:rsidR="00CE2EC0">
        <w:rPr>
          <w:rFonts w:ascii="Calibri" w:hAnsi="Calibri" w:cs="Calibri"/>
        </w:rPr>
        <w:t>provocarea/</w:t>
      </w:r>
      <w:r w:rsidR="004F6CB7">
        <w:rPr>
          <w:rFonts w:ascii="Calibri" w:hAnsi="Calibri" w:cs="Calibri"/>
        </w:rPr>
        <w:t>nevoia</w:t>
      </w:r>
      <w:r w:rsidR="00F93C80">
        <w:rPr>
          <w:rFonts w:ascii="Calibri" w:hAnsi="Calibri" w:cs="Calibri"/>
        </w:rPr>
        <w:t xml:space="preserve"> identificat</w:t>
      </w:r>
      <w:r w:rsidR="002B3C70">
        <w:rPr>
          <w:rFonts w:ascii="Calibri" w:hAnsi="Calibri" w:cs="Calibri"/>
        </w:rPr>
        <w:t>ă</w:t>
      </w:r>
      <w:r w:rsidR="00F93C80">
        <w:rPr>
          <w:rFonts w:ascii="Calibri" w:hAnsi="Calibri" w:cs="Calibri"/>
        </w:rPr>
        <w:t xml:space="preserve"> și soluția </w:t>
      </w:r>
      <w:r w:rsidR="002B3C70">
        <w:rPr>
          <w:rFonts w:ascii="Calibri" w:hAnsi="Calibri" w:cs="Calibri"/>
        </w:rPr>
        <w:t>aferentă.</w:t>
      </w:r>
      <w:r w:rsidR="007F297D">
        <w:rPr>
          <w:rFonts w:ascii="Calibri" w:hAnsi="Calibri" w:cs="Calibri"/>
        </w:rPr>
        <w:t xml:space="preserve"> Enumerați soluțiile și realizați o d</w:t>
      </w:r>
      <w:r w:rsidR="00C3047F">
        <w:rPr>
          <w:rFonts w:ascii="Calibri" w:hAnsi="Calibri" w:cs="Calibri"/>
        </w:rPr>
        <w:t xml:space="preserve">elimitare clară </w:t>
      </w:r>
      <w:r w:rsidR="000138C7">
        <w:rPr>
          <w:rFonts w:ascii="Calibri" w:hAnsi="Calibri" w:cs="Calibri"/>
        </w:rPr>
        <w:t>între acestea, corelându-le cu provocările/nevoile descrise anterior.</w:t>
      </w:r>
    </w:p>
    <w:p w14:paraId="1AE0F12B" w14:textId="77777777" w:rsidR="00D312B7" w:rsidRPr="000A3A3A" w:rsidRDefault="00D312B7" w:rsidP="00D312B7">
      <w:pPr>
        <w:numPr>
          <w:ilvl w:val="0"/>
          <w:numId w:val="1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Obiectivele Proiectului</w:t>
      </w:r>
    </w:p>
    <w:p w14:paraId="4290BD90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Obiective specifice</w:t>
      </w:r>
      <w:r w:rsidRPr="000A3A3A">
        <w:rPr>
          <w:rFonts w:ascii="Calibri" w:hAnsi="Calibri" w:cs="Calibri"/>
        </w:rPr>
        <w:t xml:space="preserve">: Formulați obiective clare, măsurabile și realizabile, aliniate cu scopul general al </w:t>
      </w:r>
      <w:r w:rsidR="00B60208">
        <w:rPr>
          <w:rFonts w:ascii="Calibri" w:hAnsi="Calibri" w:cs="Calibri"/>
        </w:rPr>
        <w:t xml:space="preserve">fiecărei </w:t>
      </w:r>
      <w:r w:rsidRPr="000A3A3A">
        <w:rPr>
          <w:rFonts w:ascii="Calibri" w:hAnsi="Calibri" w:cs="Calibri"/>
        </w:rPr>
        <w:t>soluții</w:t>
      </w:r>
      <w:r w:rsidR="00B60208">
        <w:rPr>
          <w:rFonts w:ascii="Calibri" w:hAnsi="Calibri" w:cs="Calibri"/>
        </w:rPr>
        <w:t xml:space="preserve"> în parte</w:t>
      </w:r>
      <w:r w:rsidRPr="000A3A3A">
        <w:rPr>
          <w:rFonts w:ascii="Calibri" w:hAnsi="Calibri" w:cs="Calibri"/>
        </w:rPr>
        <w:t>.</w:t>
      </w:r>
    </w:p>
    <w:p w14:paraId="45C506F8" w14:textId="77777777" w:rsidR="00D312B7" w:rsidRPr="000A3A3A" w:rsidRDefault="00D312B7" w:rsidP="00D312B7">
      <w:pPr>
        <w:numPr>
          <w:ilvl w:val="0"/>
          <w:numId w:val="1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 xml:space="preserve">Descrierea </w:t>
      </w:r>
      <w:r w:rsidR="00B60208">
        <w:rPr>
          <w:rFonts w:ascii="Calibri" w:hAnsi="Calibri" w:cs="Calibri"/>
          <w:b/>
          <w:bCs/>
        </w:rPr>
        <w:t>Soluției/soluțiilor</w:t>
      </w:r>
    </w:p>
    <w:p w14:paraId="32A920C6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Funcționalități cheie</w:t>
      </w:r>
      <w:r w:rsidRPr="000A3A3A">
        <w:rPr>
          <w:rFonts w:ascii="Calibri" w:hAnsi="Calibri" w:cs="Calibri"/>
        </w:rPr>
        <w:t xml:space="preserve">: Detaliați caracteristicile principale și funcționalitățile </w:t>
      </w:r>
      <w:r w:rsidR="00B60208">
        <w:rPr>
          <w:rFonts w:ascii="Calibri" w:hAnsi="Calibri" w:cs="Calibri"/>
        </w:rPr>
        <w:t>soluției/soluțiilor</w:t>
      </w:r>
      <w:r w:rsidRPr="000A3A3A">
        <w:rPr>
          <w:rFonts w:ascii="Calibri" w:hAnsi="Calibri" w:cs="Calibri"/>
        </w:rPr>
        <w:t>.</w:t>
      </w:r>
    </w:p>
    <w:p w14:paraId="1D5B2D1D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Design și interfață utilizator</w:t>
      </w:r>
      <w:r w:rsidRPr="000A3A3A">
        <w:rPr>
          <w:rFonts w:ascii="Calibri" w:hAnsi="Calibri" w:cs="Calibri"/>
        </w:rPr>
        <w:t>: Descrieți aspectul vizual, ergonomia și experiența utilizatorului.</w:t>
      </w:r>
    </w:p>
    <w:p w14:paraId="4DDE7B90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Tehnologii și platforme utilizate</w:t>
      </w:r>
      <w:r w:rsidRPr="000A3A3A">
        <w:rPr>
          <w:rFonts w:ascii="Calibri" w:hAnsi="Calibri" w:cs="Calibri"/>
        </w:rPr>
        <w:t>: Explicați alegerea tehnologiilor și platformelor, și motivul pentru care acestea sunt potrivite.</w:t>
      </w:r>
    </w:p>
    <w:p w14:paraId="6B372ED5" w14:textId="77777777" w:rsidR="00D312B7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Compatibilitate și integrare</w:t>
      </w:r>
      <w:r w:rsidRPr="000A3A3A">
        <w:rPr>
          <w:rFonts w:ascii="Calibri" w:hAnsi="Calibri" w:cs="Calibri"/>
        </w:rPr>
        <w:t xml:space="preserve">: Arătați cum soluția se </w:t>
      </w:r>
      <w:r w:rsidR="009358C9">
        <w:rPr>
          <w:rFonts w:ascii="Calibri" w:hAnsi="Calibri" w:cs="Calibri"/>
        </w:rPr>
        <w:t xml:space="preserve">va </w:t>
      </w:r>
      <w:r w:rsidRPr="000A3A3A">
        <w:rPr>
          <w:rFonts w:ascii="Calibri" w:hAnsi="Calibri" w:cs="Calibri"/>
        </w:rPr>
        <w:t>integra</w:t>
      </w:r>
      <w:r w:rsidR="007A5621">
        <w:rPr>
          <w:rFonts w:ascii="Calibri" w:hAnsi="Calibri" w:cs="Calibri"/>
        </w:rPr>
        <w:t>/</w:t>
      </w:r>
      <w:r w:rsidR="009358C9">
        <w:rPr>
          <w:rFonts w:ascii="Calibri" w:hAnsi="Calibri" w:cs="Calibri"/>
        </w:rPr>
        <w:t xml:space="preserve">se va </w:t>
      </w:r>
      <w:r w:rsidR="007A5621">
        <w:rPr>
          <w:rFonts w:ascii="Calibri" w:hAnsi="Calibri" w:cs="Calibri"/>
        </w:rPr>
        <w:t>interconecta</w:t>
      </w:r>
      <w:r w:rsidR="009D2D72">
        <w:rPr>
          <w:rFonts w:ascii="Calibri" w:hAnsi="Calibri" w:cs="Calibri"/>
        </w:rPr>
        <w:t>/va avea capacitate de interoperabilitate</w:t>
      </w:r>
      <w:r w:rsidRPr="000A3A3A">
        <w:rPr>
          <w:rFonts w:ascii="Calibri" w:hAnsi="Calibri" w:cs="Calibri"/>
        </w:rPr>
        <w:t xml:space="preserve"> cu alte sisteme sau tehnologii existente.</w:t>
      </w:r>
    </w:p>
    <w:p w14:paraId="3F0C9452" w14:textId="77777777" w:rsidR="00562BAE" w:rsidRPr="00560B28" w:rsidRDefault="00755EEC" w:rsidP="00562BAE">
      <w:pPr>
        <w:spacing w:before="100" w:beforeAutospacing="1" w:after="100" w:afterAutospacing="1"/>
        <w:ind w:left="108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În cazul </w:t>
      </w:r>
      <w:r w:rsidR="00A37F1A">
        <w:rPr>
          <w:rFonts w:ascii="Calibri" w:hAnsi="Calibri" w:cs="Calibri"/>
        </w:rPr>
        <w:t>îmbunătățirii semnificative</w:t>
      </w:r>
      <w:r w:rsidR="00E404A8">
        <w:rPr>
          <w:rFonts w:ascii="Calibri" w:hAnsi="Calibri" w:cs="Calibri"/>
        </w:rPr>
        <w:t xml:space="preserve"> a unei soluții deja existente, </w:t>
      </w:r>
      <w:r w:rsidR="00562BAE" w:rsidRPr="00562BAE">
        <w:rPr>
          <w:rFonts w:ascii="Calibri" w:hAnsi="Calibri" w:cs="Calibri"/>
        </w:rPr>
        <w:t xml:space="preserve">se pot lua în </w:t>
      </w:r>
      <w:r w:rsidR="00562BAE" w:rsidRPr="00560B28">
        <w:rPr>
          <w:rFonts w:ascii="Calibri" w:hAnsi="Calibri" w:cs="Calibri"/>
        </w:rPr>
        <w:t xml:space="preserve">considerare </w:t>
      </w:r>
      <w:r w:rsidR="0078156F" w:rsidRPr="00560B28">
        <w:rPr>
          <w:rFonts w:ascii="Calibri" w:hAnsi="Calibri" w:cs="Calibri"/>
        </w:rPr>
        <w:t xml:space="preserve">și </w:t>
      </w:r>
      <w:r w:rsidR="00562BAE" w:rsidRPr="00560B28">
        <w:rPr>
          <w:rFonts w:ascii="Calibri" w:hAnsi="Calibri" w:cs="Calibri"/>
        </w:rPr>
        <w:t>următoarele aspecte:</w:t>
      </w:r>
    </w:p>
    <w:p w14:paraId="60A2D9D7" w14:textId="77777777" w:rsidR="00562BAE" w:rsidRPr="00560B28" w:rsidRDefault="00562BAE" w:rsidP="0078156F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560B28">
        <w:rPr>
          <w:rStyle w:val="Robust"/>
          <w:rFonts w:ascii="Calibri" w:hAnsi="Calibri" w:cs="Calibri"/>
        </w:rPr>
        <w:t>Gradul de Inovație</w:t>
      </w:r>
      <w:r w:rsidRPr="00560B28">
        <w:rPr>
          <w:rFonts w:ascii="Calibri" w:hAnsi="Calibri" w:cs="Calibri"/>
        </w:rPr>
        <w:t>: Soluția trebuie să reprezinte o evoluție clară față de versiunea anterioară, introducând elemente inovatoare sau îmbunătățiri semnificative în tehnologie sau metodologie.</w:t>
      </w:r>
    </w:p>
    <w:p w14:paraId="628BF4F4" w14:textId="77777777" w:rsidR="00562BAE" w:rsidRPr="00560B28" w:rsidRDefault="00562BAE" w:rsidP="0078156F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560B28">
        <w:rPr>
          <w:rFonts w:ascii="Calibri" w:hAnsi="Calibri" w:cs="Calibri"/>
          <w:b/>
          <w:bCs/>
        </w:rPr>
        <w:t>Impactul</w:t>
      </w:r>
      <w:r w:rsidRPr="00560B28">
        <w:rPr>
          <w:rStyle w:val="Robust"/>
          <w:rFonts w:ascii="Calibri" w:hAnsi="Calibri" w:cs="Calibri"/>
        </w:rPr>
        <w:t xml:space="preserve"> asupra Utilizatorilor</w:t>
      </w:r>
      <w:r w:rsidRPr="00560B28">
        <w:rPr>
          <w:rFonts w:ascii="Calibri" w:hAnsi="Calibri" w:cs="Calibri"/>
        </w:rPr>
        <w:t>: Îmbunătățirile aduse ar trebui să aibă un impact pozitiv evident asupra utilizatorilor, cum ar fi îmbunătățirea accesibilității, ușurința de utilizare sau eficiența.</w:t>
      </w:r>
    </w:p>
    <w:p w14:paraId="2E412B67" w14:textId="77777777" w:rsidR="00562BAE" w:rsidRPr="00560B28" w:rsidRDefault="00562BAE" w:rsidP="0078156F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560B28">
        <w:rPr>
          <w:rStyle w:val="Robust"/>
          <w:rFonts w:ascii="Calibri" w:hAnsi="Calibri" w:cs="Calibri"/>
        </w:rPr>
        <w:t>Securitate și Conformitate</w:t>
      </w:r>
      <w:r w:rsidRPr="00560B28">
        <w:rPr>
          <w:rFonts w:ascii="Calibri" w:hAnsi="Calibri" w:cs="Calibri"/>
        </w:rPr>
        <w:t>: Actualizările ar trebui să includă îmbunătățiri ale securității și conformității cu standardele și reglementările actuale.</w:t>
      </w:r>
    </w:p>
    <w:p w14:paraId="152AE470" w14:textId="77777777" w:rsidR="00562BAE" w:rsidRPr="00560B28" w:rsidRDefault="00562BAE" w:rsidP="0078156F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560B28">
        <w:rPr>
          <w:rFonts w:ascii="Calibri" w:hAnsi="Calibri" w:cs="Calibri"/>
          <w:b/>
          <w:bCs/>
        </w:rPr>
        <w:t>Sustenabilitate</w:t>
      </w:r>
      <w:r w:rsidRPr="00560B28">
        <w:rPr>
          <w:rStyle w:val="Robust"/>
          <w:rFonts w:ascii="Calibri" w:hAnsi="Calibri" w:cs="Calibri"/>
        </w:rPr>
        <w:t xml:space="preserve"> și Scalabilitate</w:t>
      </w:r>
      <w:r w:rsidRPr="00560B28">
        <w:rPr>
          <w:rFonts w:ascii="Calibri" w:hAnsi="Calibri" w:cs="Calibri"/>
        </w:rPr>
        <w:t>: Soluțiile îmbunătățite ar trebui să demonstreze sustenabilitate pe termen lung și capacitatea de a fi scalate sau adaptate pentru nevoi viitoare.</w:t>
      </w:r>
    </w:p>
    <w:p w14:paraId="298A643F" w14:textId="77777777" w:rsidR="00E96254" w:rsidRPr="00560B28" w:rsidRDefault="00562BAE" w:rsidP="0078156F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560B28">
        <w:rPr>
          <w:rStyle w:val="Robust"/>
          <w:rFonts w:ascii="Calibri" w:hAnsi="Calibri" w:cs="Calibri"/>
        </w:rPr>
        <w:t>Cost-Eficiență</w:t>
      </w:r>
      <w:r w:rsidRPr="00560B28">
        <w:rPr>
          <w:rFonts w:ascii="Calibri" w:hAnsi="Calibri" w:cs="Calibri"/>
        </w:rPr>
        <w:t>: Îmbunătățirile ar trebui să fie realizate într-un mod cost-eficient, justificând investiția necesară prin beneficiile aduse.</w:t>
      </w:r>
    </w:p>
    <w:p w14:paraId="3D348A45" w14:textId="77777777" w:rsidR="00D312B7" w:rsidRPr="000A3A3A" w:rsidRDefault="00D312B7" w:rsidP="00D312B7">
      <w:pPr>
        <w:numPr>
          <w:ilvl w:val="0"/>
          <w:numId w:val="1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lastRenderedPageBreak/>
        <w:t>Planul fazelor de lucru</w:t>
      </w:r>
    </w:p>
    <w:p w14:paraId="23A95A8D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Faza de Proiectare</w:t>
      </w:r>
      <w:r w:rsidRPr="000A3A3A">
        <w:rPr>
          <w:rFonts w:ascii="Calibri" w:hAnsi="Calibri" w:cs="Calibri"/>
        </w:rPr>
        <w:t>: Planificați designul, prototipurile și specificațiile tehnice.</w:t>
      </w:r>
    </w:p>
    <w:p w14:paraId="330392C3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Faza de Dezvoltare</w:t>
      </w:r>
      <w:r w:rsidRPr="000A3A3A">
        <w:rPr>
          <w:rFonts w:ascii="Calibri" w:hAnsi="Calibri" w:cs="Calibri"/>
        </w:rPr>
        <w:t>: Detaliați procesul de codare, dezvoltarea front</w:t>
      </w:r>
      <w:r w:rsidR="002545E2">
        <w:rPr>
          <w:rFonts w:ascii="Calibri" w:hAnsi="Calibri" w:cs="Calibri"/>
        </w:rPr>
        <w:t>-</w:t>
      </w:r>
      <w:r w:rsidRPr="000A3A3A">
        <w:rPr>
          <w:rFonts w:ascii="Calibri" w:hAnsi="Calibri" w:cs="Calibri"/>
        </w:rPr>
        <w:t>end și back</w:t>
      </w:r>
      <w:r w:rsidR="002545E2">
        <w:rPr>
          <w:rFonts w:ascii="Calibri" w:hAnsi="Calibri" w:cs="Calibri"/>
        </w:rPr>
        <w:t>-</w:t>
      </w:r>
      <w:r w:rsidRPr="000A3A3A">
        <w:rPr>
          <w:rFonts w:ascii="Calibri" w:hAnsi="Calibri" w:cs="Calibri"/>
        </w:rPr>
        <w:t>end.</w:t>
      </w:r>
    </w:p>
    <w:p w14:paraId="2B221DE1" w14:textId="77777777" w:rsidR="00D312B7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Faza de Testare</w:t>
      </w:r>
      <w:r w:rsidRPr="000A3A3A">
        <w:rPr>
          <w:rFonts w:ascii="Calibri" w:hAnsi="Calibri" w:cs="Calibri"/>
        </w:rPr>
        <w:t>: Descrieți planul de testare, inclusiv testele unitare, de integrare și de utilizare.</w:t>
      </w:r>
      <w:r w:rsidR="00AC6610" w:rsidRPr="009134F6">
        <w:rPr>
          <w:rFonts w:ascii="Calibri" w:hAnsi="Calibri" w:cs="Calibri"/>
        </w:rPr>
        <w:t xml:space="preserve"> </w:t>
      </w:r>
      <w:r w:rsidR="001431DF" w:rsidRPr="009134F6">
        <w:rPr>
          <w:rFonts w:ascii="Calibri" w:hAnsi="Calibri" w:cs="Calibri"/>
        </w:rPr>
        <w:t xml:space="preserve">Specificați dacă vă </w:t>
      </w:r>
      <w:r w:rsidR="00AC6610" w:rsidRPr="00AC6610">
        <w:rPr>
          <w:rFonts w:ascii="Calibri" w:hAnsi="Calibri" w:cs="Calibri"/>
        </w:rPr>
        <w:t>propune</w:t>
      </w:r>
      <w:r w:rsidR="001431DF">
        <w:rPr>
          <w:rFonts w:ascii="Calibri" w:hAnsi="Calibri" w:cs="Calibri"/>
        </w:rPr>
        <w:t>ți</w:t>
      </w:r>
      <w:r w:rsidR="00AC6610" w:rsidRPr="00AC6610">
        <w:rPr>
          <w:rFonts w:ascii="Calibri" w:hAnsi="Calibri" w:cs="Calibri"/>
        </w:rPr>
        <w:t xml:space="preserve"> consultarea/testarea soluției în comunitate cu implicarea potențialilor utilizatori cetățeni și/sau a companii, inclusiv prin facilități oferite de platforme de inovare deschisă</w:t>
      </w:r>
      <w:r w:rsidR="00AC6610">
        <w:rPr>
          <w:rFonts w:ascii="Calibri" w:hAnsi="Calibri" w:cs="Calibri"/>
        </w:rPr>
        <w:t>.</w:t>
      </w:r>
    </w:p>
    <w:p w14:paraId="56E10ED0" w14:textId="77777777" w:rsidR="004C2624" w:rsidRPr="000A3A3A" w:rsidRDefault="00671371" w:rsidP="00671371">
      <w:pPr>
        <w:spacing w:before="100" w:beforeAutospacing="1" w:after="100" w:afterAutospacing="1"/>
        <w:ind w:left="108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Dacă este cazul, prezentați</w:t>
      </w:r>
      <w:r w:rsidRPr="00671371">
        <w:rPr>
          <w:rFonts w:ascii="Calibri" w:hAnsi="Calibri" w:cs="Calibri"/>
        </w:rPr>
        <w:t xml:space="preserve"> condițiile </w:t>
      </w:r>
      <w:r w:rsidR="00D01CF3" w:rsidRPr="00671371">
        <w:rPr>
          <w:rFonts w:ascii="Calibri" w:hAnsi="Calibri" w:cs="Calibri"/>
        </w:rPr>
        <w:t>orientativ</w:t>
      </w:r>
      <w:r w:rsidR="00D01CF3">
        <w:rPr>
          <w:rFonts w:ascii="Calibri" w:hAnsi="Calibri" w:cs="Calibri"/>
        </w:rPr>
        <w:t>e</w:t>
      </w:r>
      <w:r w:rsidR="00D01CF3" w:rsidRPr="00671371">
        <w:rPr>
          <w:rFonts w:ascii="Calibri" w:hAnsi="Calibri" w:cs="Calibri"/>
        </w:rPr>
        <w:t xml:space="preserve"> </w:t>
      </w:r>
      <w:r w:rsidRPr="00671371">
        <w:rPr>
          <w:rFonts w:ascii="Calibri" w:hAnsi="Calibri" w:cs="Calibri"/>
        </w:rPr>
        <w:t>care vor sta la baza caietului de sarcini pentru achiziția serviciilor de dezvoltare a soluției</w:t>
      </w:r>
      <w:r w:rsidR="00D01CF3">
        <w:rPr>
          <w:rFonts w:ascii="Calibri" w:hAnsi="Calibri" w:cs="Calibri"/>
        </w:rPr>
        <w:t>.</w:t>
      </w:r>
    </w:p>
    <w:p w14:paraId="130225BF" w14:textId="77777777" w:rsidR="00D312B7" w:rsidRPr="000A3A3A" w:rsidRDefault="00D312B7" w:rsidP="00D312B7">
      <w:pPr>
        <w:numPr>
          <w:ilvl w:val="0"/>
          <w:numId w:val="1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Gestionarea Riscurilor</w:t>
      </w:r>
    </w:p>
    <w:p w14:paraId="546EBE3E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Identificarea riscurilor</w:t>
      </w:r>
      <w:r w:rsidRPr="000A3A3A">
        <w:rPr>
          <w:rFonts w:ascii="Calibri" w:hAnsi="Calibri" w:cs="Calibri"/>
        </w:rPr>
        <w:t>: Identificați potențialele riscuri tehnice, financiare sau operaționale.</w:t>
      </w:r>
    </w:p>
    <w:p w14:paraId="378530A8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Planuri de contracarare</w:t>
      </w:r>
      <w:r w:rsidRPr="000A3A3A">
        <w:rPr>
          <w:rFonts w:ascii="Calibri" w:hAnsi="Calibri" w:cs="Calibri"/>
        </w:rPr>
        <w:t>: Dezvoltați răspunsuri pentru reducerea sau gestionarea riscurilor identificate.</w:t>
      </w:r>
    </w:p>
    <w:p w14:paraId="0BA87899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Activități de back</w:t>
      </w:r>
      <w:r w:rsidR="002E4741">
        <w:rPr>
          <w:rFonts w:ascii="Calibri" w:hAnsi="Calibri" w:cs="Calibri"/>
          <w:b/>
          <w:bCs/>
        </w:rPr>
        <w:t>-</w:t>
      </w:r>
      <w:r w:rsidRPr="000A3A3A">
        <w:rPr>
          <w:rFonts w:ascii="Calibri" w:hAnsi="Calibri" w:cs="Calibri"/>
          <w:b/>
          <w:bCs/>
        </w:rPr>
        <w:t>up și recuperare</w:t>
      </w:r>
      <w:r w:rsidRPr="000A3A3A">
        <w:rPr>
          <w:rFonts w:ascii="Calibri" w:hAnsi="Calibri" w:cs="Calibri"/>
        </w:rPr>
        <w:t>: Includeți planuri pentru recuperarea datelor și continuitatea funcționalității.</w:t>
      </w:r>
    </w:p>
    <w:p w14:paraId="592737B5" w14:textId="77777777" w:rsidR="00D312B7" w:rsidRPr="000A3A3A" w:rsidRDefault="00D312B7" w:rsidP="00D312B7">
      <w:pPr>
        <w:numPr>
          <w:ilvl w:val="0"/>
          <w:numId w:val="1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Buget și Resurse</w:t>
      </w:r>
    </w:p>
    <w:p w14:paraId="50910873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Estimarea costurilor</w:t>
      </w:r>
      <w:r w:rsidRPr="000A3A3A">
        <w:rPr>
          <w:rFonts w:ascii="Calibri" w:hAnsi="Calibri" w:cs="Calibri"/>
        </w:rPr>
        <w:t xml:space="preserve">: Prezentați </w:t>
      </w:r>
      <w:r w:rsidR="00DC2EF7" w:rsidRPr="000A3A3A">
        <w:rPr>
          <w:rFonts w:ascii="Calibri" w:hAnsi="Calibri" w:cs="Calibri"/>
        </w:rPr>
        <w:t>o listă de cheltuieli</w:t>
      </w:r>
      <w:r w:rsidRPr="000A3A3A">
        <w:rPr>
          <w:rFonts w:ascii="Calibri" w:hAnsi="Calibri" w:cs="Calibri"/>
        </w:rPr>
        <w:t xml:space="preserve"> care să </w:t>
      </w:r>
      <w:r w:rsidR="001449DF">
        <w:rPr>
          <w:rFonts w:ascii="Calibri" w:hAnsi="Calibri" w:cs="Calibri"/>
        </w:rPr>
        <w:t>justifice</w:t>
      </w:r>
      <w:r w:rsidRPr="000A3A3A">
        <w:rPr>
          <w:rFonts w:ascii="Calibri" w:hAnsi="Calibri" w:cs="Calibri"/>
        </w:rPr>
        <w:t xml:space="preserve"> costuri</w:t>
      </w:r>
      <w:r w:rsidR="001449DF">
        <w:rPr>
          <w:rFonts w:ascii="Calibri" w:hAnsi="Calibri" w:cs="Calibri"/>
        </w:rPr>
        <w:t>le estimate</w:t>
      </w:r>
      <w:r w:rsidRPr="000A3A3A">
        <w:rPr>
          <w:rFonts w:ascii="Calibri" w:hAnsi="Calibri" w:cs="Calibri"/>
        </w:rPr>
        <w:t xml:space="preserve"> pentru dezvoltare</w:t>
      </w:r>
      <w:r w:rsidR="001449DF">
        <w:rPr>
          <w:rFonts w:ascii="Calibri" w:hAnsi="Calibri" w:cs="Calibri"/>
        </w:rPr>
        <w:t>a</w:t>
      </w:r>
      <w:r w:rsidR="008E32DB">
        <w:rPr>
          <w:rFonts w:ascii="Calibri" w:hAnsi="Calibri" w:cs="Calibri"/>
        </w:rPr>
        <w:t xml:space="preserve">, </w:t>
      </w:r>
      <w:r w:rsidRPr="000A3A3A">
        <w:rPr>
          <w:rFonts w:ascii="Calibri" w:hAnsi="Calibri" w:cs="Calibri"/>
        </w:rPr>
        <w:t>testare</w:t>
      </w:r>
      <w:r w:rsidR="001449DF">
        <w:rPr>
          <w:rFonts w:ascii="Calibri" w:hAnsi="Calibri" w:cs="Calibri"/>
        </w:rPr>
        <w:t>a</w:t>
      </w:r>
      <w:r w:rsidR="008E32DB">
        <w:rPr>
          <w:rFonts w:ascii="Calibri" w:hAnsi="Calibri" w:cs="Calibri"/>
        </w:rPr>
        <w:t xml:space="preserve"> și pilotarea</w:t>
      </w:r>
      <w:r w:rsidR="002F6B1A" w:rsidRPr="002F6B1A">
        <w:rPr>
          <w:rFonts w:ascii="Calibri" w:hAnsi="Calibri" w:cs="Calibri"/>
        </w:rPr>
        <w:t xml:space="preserve"> </w:t>
      </w:r>
      <w:r w:rsidR="00B60208">
        <w:rPr>
          <w:rFonts w:ascii="Calibri" w:hAnsi="Calibri" w:cs="Calibri"/>
        </w:rPr>
        <w:t>soluției/soluțiilor</w:t>
      </w:r>
      <w:r w:rsidR="00535AFA">
        <w:rPr>
          <w:rFonts w:ascii="Calibri" w:hAnsi="Calibri" w:cs="Calibri"/>
        </w:rPr>
        <w:t xml:space="preserve"> propuse</w:t>
      </w:r>
      <w:r w:rsidRPr="000A3A3A">
        <w:rPr>
          <w:rFonts w:ascii="Calibri" w:hAnsi="Calibri" w:cs="Calibri"/>
        </w:rPr>
        <w:t>.</w:t>
      </w:r>
    </w:p>
    <w:tbl>
      <w:tblPr>
        <w:tblW w:w="8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4"/>
        <w:gridCol w:w="1684"/>
        <w:gridCol w:w="1283"/>
        <w:gridCol w:w="1165"/>
        <w:gridCol w:w="1398"/>
        <w:gridCol w:w="1729"/>
      </w:tblGrid>
      <w:tr w:rsidR="0089385F" w:rsidRPr="00DC2EF7" w14:paraId="1DA3B29A" w14:textId="77777777" w:rsidTr="0089385F">
        <w:trPr>
          <w:trHeight w:val="924"/>
          <w:jc w:val="center"/>
        </w:trPr>
        <w:tc>
          <w:tcPr>
            <w:tcW w:w="1684" w:type="dxa"/>
            <w:shd w:val="clear" w:color="auto" w:fill="auto"/>
          </w:tcPr>
          <w:p w14:paraId="66FDFA9E" w14:textId="77777777" w:rsidR="0089385F" w:rsidRPr="00DC2EF7" w:rsidRDefault="0089385F" w:rsidP="000A3A3A">
            <w:pPr>
              <w:jc w:val="both"/>
              <w:rPr>
                <w:rFonts w:ascii="Calibri" w:hAnsi="Calibri" w:cs="Calibri"/>
                <w:iCs/>
                <w:noProof/>
                <w:lang w:eastAsia="sk-SK"/>
              </w:rPr>
            </w:pPr>
            <w:r w:rsidRPr="00DC2EF7">
              <w:rPr>
                <w:rFonts w:ascii="Calibri" w:hAnsi="Calibri" w:cs="Calibri"/>
                <w:iCs/>
                <w:noProof/>
                <w:lang w:eastAsia="sk-SK"/>
              </w:rPr>
              <w:t>Categorie cheltuială</w:t>
            </w:r>
          </w:p>
        </w:tc>
        <w:tc>
          <w:tcPr>
            <w:tcW w:w="1684" w:type="dxa"/>
            <w:shd w:val="clear" w:color="auto" w:fill="auto"/>
          </w:tcPr>
          <w:p w14:paraId="38846D3E" w14:textId="77777777" w:rsidR="0089385F" w:rsidRPr="00DC2EF7" w:rsidRDefault="0089385F" w:rsidP="000A3A3A">
            <w:pPr>
              <w:jc w:val="both"/>
              <w:rPr>
                <w:rFonts w:ascii="Calibri" w:hAnsi="Calibri" w:cs="Calibri"/>
                <w:iCs/>
                <w:noProof/>
                <w:lang w:eastAsia="sk-SK"/>
              </w:rPr>
            </w:pPr>
            <w:r w:rsidRPr="00DC2EF7">
              <w:rPr>
                <w:rFonts w:ascii="Calibri" w:hAnsi="Calibri" w:cs="Calibri"/>
                <w:iCs/>
                <w:noProof/>
                <w:lang w:eastAsia="sk-SK"/>
              </w:rPr>
              <w:t>Descriere cheltuială</w:t>
            </w:r>
          </w:p>
        </w:tc>
        <w:tc>
          <w:tcPr>
            <w:tcW w:w="1283" w:type="dxa"/>
            <w:shd w:val="clear" w:color="auto" w:fill="auto"/>
          </w:tcPr>
          <w:p w14:paraId="4B5FC84D" w14:textId="77777777" w:rsidR="0089385F" w:rsidRPr="00DC2EF7" w:rsidRDefault="0089385F" w:rsidP="000A3A3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Cs/>
                <w:noProof/>
                <w:lang w:eastAsia="sk-SK"/>
              </w:rPr>
            </w:pPr>
            <w:r w:rsidRPr="00DC2EF7">
              <w:rPr>
                <w:rFonts w:ascii="Calibri" w:hAnsi="Calibri" w:cs="Calibri"/>
                <w:iCs/>
                <w:noProof/>
                <w:lang w:eastAsia="sk-SK"/>
              </w:rPr>
              <w:t>Număr</w:t>
            </w:r>
          </w:p>
          <w:p w14:paraId="34941794" w14:textId="77777777" w:rsidR="0089385F" w:rsidRPr="00DC2EF7" w:rsidRDefault="0089385F" w:rsidP="000A3A3A">
            <w:pPr>
              <w:jc w:val="both"/>
              <w:rPr>
                <w:rFonts w:ascii="Calibri" w:hAnsi="Calibri" w:cs="Calibri"/>
                <w:iCs/>
                <w:noProof/>
                <w:lang w:eastAsia="sk-SK"/>
              </w:rPr>
            </w:pPr>
            <w:r w:rsidRPr="00DC2EF7">
              <w:rPr>
                <w:rFonts w:ascii="Calibri" w:hAnsi="Calibri" w:cs="Calibri"/>
                <w:iCs/>
                <w:noProof/>
                <w:lang w:eastAsia="sk-SK"/>
              </w:rPr>
              <w:t>bucăți</w:t>
            </w:r>
          </w:p>
        </w:tc>
        <w:tc>
          <w:tcPr>
            <w:tcW w:w="1165" w:type="dxa"/>
            <w:shd w:val="clear" w:color="auto" w:fill="auto"/>
          </w:tcPr>
          <w:p w14:paraId="305947EE" w14:textId="77777777" w:rsidR="0089385F" w:rsidRPr="00DC2EF7" w:rsidRDefault="0089385F" w:rsidP="000A3A3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Cs/>
                <w:noProof/>
                <w:lang w:eastAsia="sk-SK"/>
              </w:rPr>
            </w:pPr>
            <w:r w:rsidRPr="00DC2EF7">
              <w:rPr>
                <w:rFonts w:ascii="Calibri" w:hAnsi="Calibri" w:cs="Calibri"/>
                <w:iCs/>
                <w:noProof/>
                <w:lang w:eastAsia="sk-SK"/>
              </w:rPr>
              <w:t>Preț unitar</w:t>
            </w:r>
          </w:p>
          <w:p w14:paraId="6C295405" w14:textId="77777777" w:rsidR="0089385F" w:rsidRPr="00DC2EF7" w:rsidRDefault="0089385F" w:rsidP="000A3A3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Cs/>
                <w:noProof/>
                <w:lang w:eastAsia="sk-SK"/>
              </w:rPr>
            </w:pPr>
            <w:r w:rsidRPr="00DC2EF7">
              <w:rPr>
                <w:rFonts w:ascii="Calibri" w:hAnsi="Calibri" w:cs="Calibri"/>
                <w:iCs/>
                <w:noProof/>
                <w:lang w:eastAsia="sk-SK"/>
              </w:rPr>
              <w:t>fără T.V.A.</w:t>
            </w:r>
          </w:p>
          <w:p w14:paraId="08892680" w14:textId="77777777" w:rsidR="0089385F" w:rsidRPr="00DC2EF7" w:rsidRDefault="0089385F" w:rsidP="000A3A3A">
            <w:pPr>
              <w:jc w:val="both"/>
              <w:rPr>
                <w:rFonts w:ascii="Calibri" w:hAnsi="Calibri" w:cs="Calibri"/>
                <w:iCs/>
                <w:noProof/>
                <w:lang w:eastAsia="sk-SK"/>
              </w:rPr>
            </w:pPr>
            <w:r w:rsidRPr="00DC2EF7">
              <w:rPr>
                <w:rFonts w:ascii="Calibri" w:hAnsi="Calibri" w:cs="Calibri"/>
                <w:iCs/>
                <w:noProof/>
                <w:lang w:eastAsia="sk-SK"/>
              </w:rPr>
              <w:t>(RON)</w:t>
            </w:r>
          </w:p>
        </w:tc>
        <w:tc>
          <w:tcPr>
            <w:tcW w:w="1398" w:type="dxa"/>
            <w:shd w:val="clear" w:color="auto" w:fill="auto"/>
          </w:tcPr>
          <w:p w14:paraId="1096B885" w14:textId="77777777" w:rsidR="0089385F" w:rsidRPr="00DC2EF7" w:rsidRDefault="0089385F" w:rsidP="000A3A3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Cs/>
                <w:noProof/>
                <w:lang w:eastAsia="sk-SK"/>
              </w:rPr>
            </w:pPr>
            <w:r w:rsidRPr="00DC2EF7">
              <w:rPr>
                <w:rFonts w:ascii="Calibri" w:hAnsi="Calibri" w:cs="Calibri"/>
                <w:iCs/>
                <w:noProof/>
                <w:lang w:eastAsia="sk-SK"/>
              </w:rPr>
              <w:t xml:space="preserve">Valoare </w:t>
            </w:r>
            <w:r w:rsidR="00FD7E0A">
              <w:rPr>
                <w:rFonts w:ascii="Calibri" w:hAnsi="Calibri" w:cs="Calibri"/>
                <w:iCs/>
                <w:noProof/>
                <w:lang w:eastAsia="sk-SK"/>
              </w:rPr>
              <w:t>totală</w:t>
            </w:r>
          </w:p>
          <w:p w14:paraId="01318CC1" w14:textId="77777777" w:rsidR="0089385F" w:rsidRPr="00DC2EF7" w:rsidRDefault="0089385F" w:rsidP="000A3A3A">
            <w:pPr>
              <w:jc w:val="both"/>
              <w:rPr>
                <w:rFonts w:ascii="Calibri" w:hAnsi="Calibri" w:cs="Calibri"/>
                <w:iCs/>
                <w:noProof/>
                <w:lang w:eastAsia="sk-SK"/>
              </w:rPr>
            </w:pPr>
            <w:r w:rsidRPr="00DC2EF7">
              <w:rPr>
                <w:rFonts w:ascii="Calibri" w:hAnsi="Calibri" w:cs="Calibri"/>
                <w:iCs/>
                <w:noProof/>
                <w:lang w:eastAsia="sk-SK"/>
              </w:rPr>
              <w:t>(RON)</w:t>
            </w:r>
          </w:p>
        </w:tc>
        <w:tc>
          <w:tcPr>
            <w:tcW w:w="1729" w:type="dxa"/>
            <w:shd w:val="clear" w:color="auto" w:fill="auto"/>
          </w:tcPr>
          <w:p w14:paraId="64F171B2" w14:textId="77777777" w:rsidR="0089385F" w:rsidRPr="00DC2EF7" w:rsidRDefault="0089385F" w:rsidP="000A3A3A">
            <w:pPr>
              <w:jc w:val="both"/>
              <w:rPr>
                <w:rFonts w:ascii="Calibri" w:hAnsi="Calibri" w:cs="Calibri"/>
                <w:iCs/>
                <w:noProof/>
                <w:lang w:eastAsia="sk-SK"/>
              </w:rPr>
            </w:pPr>
            <w:r w:rsidRPr="00DC2EF7">
              <w:rPr>
                <w:rFonts w:ascii="Calibri" w:hAnsi="Calibri" w:cs="Calibri"/>
                <w:iCs/>
                <w:noProof/>
                <w:lang w:eastAsia="sk-SK"/>
              </w:rPr>
              <w:t>Justificare cheltuială</w:t>
            </w:r>
          </w:p>
        </w:tc>
      </w:tr>
      <w:tr w:rsidR="0089385F" w:rsidRPr="00DC2EF7" w14:paraId="582F3FE3" w14:textId="77777777" w:rsidTr="0089385F">
        <w:trPr>
          <w:trHeight w:val="371"/>
          <w:jc w:val="center"/>
        </w:trPr>
        <w:tc>
          <w:tcPr>
            <w:tcW w:w="1684" w:type="dxa"/>
            <w:shd w:val="clear" w:color="auto" w:fill="auto"/>
          </w:tcPr>
          <w:p w14:paraId="2C078355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  <w:p w14:paraId="37460F00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84" w:type="dxa"/>
            <w:shd w:val="clear" w:color="auto" w:fill="auto"/>
          </w:tcPr>
          <w:p w14:paraId="15BA328B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83" w:type="dxa"/>
            <w:shd w:val="clear" w:color="auto" w:fill="auto"/>
          </w:tcPr>
          <w:p w14:paraId="2331B32C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65" w:type="dxa"/>
            <w:shd w:val="clear" w:color="auto" w:fill="auto"/>
          </w:tcPr>
          <w:p w14:paraId="44B36D0F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98" w:type="dxa"/>
            <w:shd w:val="clear" w:color="auto" w:fill="auto"/>
          </w:tcPr>
          <w:p w14:paraId="326BBCA1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29" w:type="dxa"/>
            <w:shd w:val="clear" w:color="auto" w:fill="auto"/>
          </w:tcPr>
          <w:p w14:paraId="6A3040B5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89385F" w:rsidRPr="00DC2EF7" w14:paraId="28A9A40A" w14:textId="77777777" w:rsidTr="0089385F">
        <w:trPr>
          <w:trHeight w:val="371"/>
          <w:jc w:val="center"/>
        </w:trPr>
        <w:tc>
          <w:tcPr>
            <w:tcW w:w="1684" w:type="dxa"/>
            <w:shd w:val="clear" w:color="auto" w:fill="auto"/>
          </w:tcPr>
          <w:p w14:paraId="27B2C307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  <w:p w14:paraId="0FF0BC09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84" w:type="dxa"/>
            <w:shd w:val="clear" w:color="auto" w:fill="auto"/>
          </w:tcPr>
          <w:p w14:paraId="216A6C9A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83" w:type="dxa"/>
            <w:shd w:val="clear" w:color="auto" w:fill="auto"/>
          </w:tcPr>
          <w:p w14:paraId="0AD526CA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65" w:type="dxa"/>
            <w:shd w:val="clear" w:color="auto" w:fill="auto"/>
          </w:tcPr>
          <w:p w14:paraId="2E3DDADE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98" w:type="dxa"/>
            <w:shd w:val="clear" w:color="auto" w:fill="auto"/>
          </w:tcPr>
          <w:p w14:paraId="16023511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29" w:type="dxa"/>
            <w:shd w:val="clear" w:color="auto" w:fill="auto"/>
          </w:tcPr>
          <w:p w14:paraId="6DBA8C6A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89385F" w:rsidRPr="00DC2EF7" w14:paraId="7ADB61C7" w14:textId="77777777" w:rsidTr="0089385F">
        <w:trPr>
          <w:trHeight w:val="371"/>
          <w:jc w:val="center"/>
        </w:trPr>
        <w:tc>
          <w:tcPr>
            <w:tcW w:w="1684" w:type="dxa"/>
            <w:shd w:val="clear" w:color="auto" w:fill="auto"/>
          </w:tcPr>
          <w:p w14:paraId="0F06CBE8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  <w:p w14:paraId="12C94692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84" w:type="dxa"/>
            <w:shd w:val="clear" w:color="auto" w:fill="auto"/>
          </w:tcPr>
          <w:p w14:paraId="4EA506DC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83" w:type="dxa"/>
            <w:shd w:val="clear" w:color="auto" w:fill="auto"/>
          </w:tcPr>
          <w:p w14:paraId="2C050C20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65" w:type="dxa"/>
            <w:shd w:val="clear" w:color="auto" w:fill="auto"/>
          </w:tcPr>
          <w:p w14:paraId="58AEF82C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98" w:type="dxa"/>
            <w:shd w:val="clear" w:color="auto" w:fill="auto"/>
          </w:tcPr>
          <w:p w14:paraId="4B7393F0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29" w:type="dxa"/>
            <w:shd w:val="clear" w:color="auto" w:fill="auto"/>
          </w:tcPr>
          <w:p w14:paraId="2BFF43DE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89385F" w:rsidRPr="00DC2EF7" w14:paraId="3DE06554" w14:textId="77777777" w:rsidTr="0089385F">
        <w:trPr>
          <w:trHeight w:val="362"/>
          <w:jc w:val="center"/>
        </w:trPr>
        <w:tc>
          <w:tcPr>
            <w:tcW w:w="1684" w:type="dxa"/>
            <w:shd w:val="clear" w:color="auto" w:fill="auto"/>
          </w:tcPr>
          <w:p w14:paraId="4D431018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  <w:p w14:paraId="20CD4BDA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84" w:type="dxa"/>
            <w:shd w:val="clear" w:color="auto" w:fill="auto"/>
          </w:tcPr>
          <w:p w14:paraId="7EE3A995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83" w:type="dxa"/>
            <w:shd w:val="clear" w:color="auto" w:fill="auto"/>
          </w:tcPr>
          <w:p w14:paraId="7EEDAC97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65" w:type="dxa"/>
            <w:shd w:val="clear" w:color="auto" w:fill="auto"/>
          </w:tcPr>
          <w:p w14:paraId="7F03199C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98" w:type="dxa"/>
            <w:shd w:val="clear" w:color="auto" w:fill="auto"/>
          </w:tcPr>
          <w:p w14:paraId="34FA6025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29" w:type="dxa"/>
            <w:shd w:val="clear" w:color="auto" w:fill="auto"/>
          </w:tcPr>
          <w:p w14:paraId="044749A1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89385F" w:rsidRPr="00DC2EF7" w14:paraId="1C38A64D" w14:textId="77777777" w:rsidTr="0089385F">
        <w:trPr>
          <w:trHeight w:val="371"/>
          <w:jc w:val="center"/>
        </w:trPr>
        <w:tc>
          <w:tcPr>
            <w:tcW w:w="1684" w:type="dxa"/>
            <w:shd w:val="clear" w:color="auto" w:fill="auto"/>
          </w:tcPr>
          <w:p w14:paraId="649C1810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  <w:p w14:paraId="535401C4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84" w:type="dxa"/>
            <w:shd w:val="clear" w:color="auto" w:fill="auto"/>
          </w:tcPr>
          <w:p w14:paraId="58D4A1E1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83" w:type="dxa"/>
            <w:shd w:val="clear" w:color="auto" w:fill="auto"/>
          </w:tcPr>
          <w:p w14:paraId="7053213B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65" w:type="dxa"/>
            <w:shd w:val="clear" w:color="auto" w:fill="auto"/>
          </w:tcPr>
          <w:p w14:paraId="402ED53C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98" w:type="dxa"/>
            <w:shd w:val="clear" w:color="auto" w:fill="auto"/>
          </w:tcPr>
          <w:p w14:paraId="5FB741ED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29" w:type="dxa"/>
            <w:shd w:val="clear" w:color="auto" w:fill="auto"/>
          </w:tcPr>
          <w:p w14:paraId="146906DA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89385F" w:rsidRPr="00DC2EF7" w14:paraId="2F7FABBC" w14:textId="77777777" w:rsidTr="0089385F">
        <w:trPr>
          <w:trHeight w:val="371"/>
          <w:jc w:val="center"/>
        </w:trPr>
        <w:tc>
          <w:tcPr>
            <w:tcW w:w="1684" w:type="dxa"/>
            <w:shd w:val="clear" w:color="auto" w:fill="auto"/>
          </w:tcPr>
          <w:p w14:paraId="445087ED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  <w:p w14:paraId="607B7287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84" w:type="dxa"/>
            <w:shd w:val="clear" w:color="auto" w:fill="auto"/>
          </w:tcPr>
          <w:p w14:paraId="7AE5804D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83" w:type="dxa"/>
            <w:shd w:val="clear" w:color="auto" w:fill="auto"/>
          </w:tcPr>
          <w:p w14:paraId="51781351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65" w:type="dxa"/>
            <w:shd w:val="clear" w:color="auto" w:fill="auto"/>
          </w:tcPr>
          <w:p w14:paraId="0689E252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98" w:type="dxa"/>
            <w:shd w:val="clear" w:color="auto" w:fill="auto"/>
          </w:tcPr>
          <w:p w14:paraId="72BC19BC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29" w:type="dxa"/>
            <w:shd w:val="clear" w:color="auto" w:fill="auto"/>
          </w:tcPr>
          <w:p w14:paraId="3534391C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89385F" w:rsidRPr="00DC2EF7" w14:paraId="0839C0BB" w14:textId="77777777" w:rsidTr="0089385F">
        <w:trPr>
          <w:trHeight w:val="362"/>
          <w:jc w:val="center"/>
        </w:trPr>
        <w:tc>
          <w:tcPr>
            <w:tcW w:w="1684" w:type="dxa"/>
            <w:shd w:val="clear" w:color="auto" w:fill="auto"/>
          </w:tcPr>
          <w:p w14:paraId="4FEC067D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  <w:p w14:paraId="2CC1D648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84" w:type="dxa"/>
            <w:shd w:val="clear" w:color="auto" w:fill="auto"/>
          </w:tcPr>
          <w:p w14:paraId="23465F13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83" w:type="dxa"/>
            <w:shd w:val="clear" w:color="auto" w:fill="auto"/>
          </w:tcPr>
          <w:p w14:paraId="5DBA2A5A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65" w:type="dxa"/>
            <w:shd w:val="clear" w:color="auto" w:fill="auto"/>
          </w:tcPr>
          <w:p w14:paraId="49F79F5A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98" w:type="dxa"/>
            <w:shd w:val="clear" w:color="auto" w:fill="auto"/>
          </w:tcPr>
          <w:p w14:paraId="3BA925AC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29" w:type="dxa"/>
            <w:shd w:val="clear" w:color="auto" w:fill="auto"/>
          </w:tcPr>
          <w:p w14:paraId="6317197D" w14:textId="77777777" w:rsidR="0089385F" w:rsidRPr="00DC2EF7" w:rsidRDefault="0089385F" w:rsidP="000A3A3A">
            <w:pPr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AA38420" w14:textId="77777777" w:rsidR="00A63209" w:rsidRDefault="00DC2EF7" w:rsidP="00C42883">
      <w:pPr>
        <w:spacing w:before="100" w:beforeAutospacing="1" w:after="100" w:afterAutospacing="1"/>
        <w:ind w:left="1440"/>
        <w:jc w:val="both"/>
        <w:rPr>
          <w:rFonts w:ascii="Calibri" w:hAnsi="Calibri" w:cs="Calibri"/>
          <w:i/>
        </w:rPr>
      </w:pPr>
      <w:r w:rsidRPr="00DC2EF7">
        <w:rPr>
          <w:rFonts w:ascii="Calibri" w:hAnsi="Calibri" w:cs="Calibri"/>
          <w:i/>
        </w:rPr>
        <w:t>La întocmirea planului de cheltuieli și a bugetului proiectului se va avea în vedere conformarea cu condițiile referitoare la justificarea/fundamentarea costurilor, descrise în Ghidul solicitantului.</w:t>
      </w:r>
      <w:r w:rsidR="00CF79C5" w:rsidRPr="00CF79C5">
        <w:rPr>
          <w:rFonts w:ascii="Calibri" w:hAnsi="Calibri" w:cs="Calibri"/>
          <w:i/>
        </w:rPr>
        <w:t xml:space="preserve"> </w:t>
      </w:r>
    </w:p>
    <w:p w14:paraId="5E109052" w14:textId="77777777" w:rsidR="00DC2EF7" w:rsidRPr="000A3A3A" w:rsidRDefault="00CF79C5" w:rsidP="00C42883">
      <w:pPr>
        <w:spacing w:before="100" w:beforeAutospacing="1" w:after="100" w:afterAutospacing="1"/>
        <w:ind w:left="1440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i/>
        </w:rPr>
        <w:t xml:space="preserve">Datele solicitate pentru </w:t>
      </w:r>
      <w:r w:rsidR="0089385F">
        <w:rPr>
          <w:rFonts w:ascii="Calibri" w:hAnsi="Calibri" w:cs="Calibri"/>
          <w:i/>
        </w:rPr>
        <w:t>întocmirea bugetului</w:t>
      </w:r>
      <w:r w:rsidRPr="000A3A3A">
        <w:rPr>
          <w:rFonts w:ascii="Calibri" w:hAnsi="Calibri" w:cs="Calibri"/>
          <w:i/>
        </w:rPr>
        <w:t xml:space="preserve"> vor fi </w:t>
      </w:r>
      <w:r w:rsidR="005B655E" w:rsidRPr="005B655E">
        <w:rPr>
          <w:rFonts w:ascii="Calibri" w:hAnsi="Calibri" w:cs="Calibri"/>
          <w:i/>
        </w:rPr>
        <w:t xml:space="preserve">introduse </w:t>
      </w:r>
      <w:r w:rsidRPr="000A3A3A">
        <w:rPr>
          <w:rFonts w:ascii="Calibri" w:hAnsi="Calibri" w:cs="Calibri"/>
          <w:i/>
        </w:rPr>
        <w:t>în macheta standard format foaie de lucru (worksheet Excel)</w:t>
      </w:r>
      <w:r w:rsidR="00E443DD">
        <w:rPr>
          <w:rFonts w:ascii="Calibri" w:hAnsi="Calibri" w:cs="Calibri"/>
          <w:i/>
        </w:rPr>
        <w:t xml:space="preserve"> -</w:t>
      </w:r>
      <w:r w:rsidRPr="000A3A3A">
        <w:rPr>
          <w:rFonts w:ascii="Calibri" w:hAnsi="Calibri" w:cs="Calibri"/>
          <w:i/>
        </w:rPr>
        <w:t xml:space="preserve"> </w:t>
      </w:r>
      <w:r w:rsidRPr="003067F1">
        <w:rPr>
          <w:rFonts w:ascii="Calibri" w:hAnsi="Calibri" w:cs="Calibri"/>
          <w:i/>
        </w:rPr>
        <w:t>Anexa 11</w:t>
      </w:r>
      <w:r w:rsidRPr="000A3A3A">
        <w:rPr>
          <w:rFonts w:ascii="Calibri" w:hAnsi="Calibri" w:cs="Calibri"/>
          <w:i/>
        </w:rPr>
        <w:t xml:space="preserve"> din pachetul de documente aferent ghidului solicitantului. Toate valorile se introduc în lei, conform instrucțiunilor de completare disponibile în foaia 0-Instrucțiuni.</w:t>
      </w:r>
    </w:p>
    <w:p w14:paraId="3C7D8BAE" w14:textId="77777777" w:rsidR="00A07BC7" w:rsidRDefault="00A07BC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Resurse tehnologice și materiale</w:t>
      </w:r>
      <w:r w:rsidRPr="000A3A3A">
        <w:rPr>
          <w:rFonts w:ascii="Calibri" w:hAnsi="Calibri" w:cs="Calibri"/>
        </w:rPr>
        <w:t xml:space="preserve">: Enumerați resursele tehnologice, hardware și software </w:t>
      </w:r>
      <w:r w:rsidRPr="000A3A3A">
        <w:rPr>
          <w:rFonts w:ascii="Calibri" w:hAnsi="Calibri" w:cs="Calibri"/>
          <w:bCs/>
        </w:rPr>
        <w:t>necesare</w:t>
      </w:r>
      <w:r w:rsidRPr="000A3A3A">
        <w:rPr>
          <w:rFonts w:ascii="Calibri" w:hAnsi="Calibri" w:cs="Calibri"/>
        </w:rPr>
        <w:t>.</w:t>
      </w:r>
    </w:p>
    <w:p w14:paraId="37646FA6" w14:textId="77777777" w:rsidR="00112399" w:rsidRDefault="00112399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Competențe tehnice</w:t>
      </w:r>
      <w:r w:rsidR="00E77E6F">
        <w:rPr>
          <w:rFonts w:ascii="Calibri" w:hAnsi="Calibri" w:cs="Calibri"/>
          <w:b/>
          <w:bCs/>
        </w:rPr>
        <w:t>:</w:t>
      </w:r>
      <w:r w:rsidR="008B33DA" w:rsidRPr="008B33DA">
        <w:rPr>
          <w:rFonts w:ascii="Calibri" w:hAnsi="Calibri" w:cs="Calibri"/>
        </w:rPr>
        <w:t xml:space="preserve"> </w:t>
      </w:r>
      <w:r w:rsidR="008B33DA" w:rsidRPr="000A3A3A">
        <w:rPr>
          <w:rFonts w:ascii="Calibri" w:hAnsi="Calibri" w:cs="Calibri"/>
        </w:rPr>
        <w:t xml:space="preserve">Specificați </w:t>
      </w:r>
      <w:r w:rsidR="008B33DA">
        <w:rPr>
          <w:rFonts w:ascii="Calibri" w:hAnsi="Calibri" w:cs="Calibri"/>
        </w:rPr>
        <w:t xml:space="preserve">necesarul de competențe pentru </w:t>
      </w:r>
      <w:r w:rsidR="008B33DA" w:rsidRPr="000A3A3A">
        <w:rPr>
          <w:rFonts w:ascii="Calibri" w:hAnsi="Calibri" w:cs="Calibri"/>
        </w:rPr>
        <w:t>echipa</w:t>
      </w:r>
      <w:r w:rsidR="008B33DA">
        <w:rPr>
          <w:rFonts w:ascii="Calibri" w:hAnsi="Calibri" w:cs="Calibri"/>
        </w:rPr>
        <w:t xml:space="preserve"> de proiect și modul în care vor fi asigurate</w:t>
      </w:r>
      <w:r w:rsidR="008B33DA" w:rsidRPr="000A3A3A">
        <w:rPr>
          <w:rFonts w:ascii="Calibri" w:hAnsi="Calibri" w:cs="Calibri"/>
        </w:rPr>
        <w:t>.</w:t>
      </w:r>
      <w:r w:rsidR="008B33DA">
        <w:rPr>
          <w:rFonts w:ascii="Calibri" w:hAnsi="Calibri" w:cs="Calibri"/>
        </w:rPr>
        <w:t xml:space="preserve"> În cazul în care aveți în vedere asigurarea resurselor necesare pentru sprijinirea activităților/sustenabilității proiectului</w:t>
      </w:r>
      <w:r w:rsidR="008B33DA" w:rsidRPr="00907A5F">
        <w:rPr>
          <w:rFonts w:ascii="Calibri" w:hAnsi="Calibri" w:cs="Calibri"/>
        </w:rPr>
        <w:t xml:space="preserve"> </w:t>
      </w:r>
      <w:r w:rsidR="008B33DA">
        <w:rPr>
          <w:rFonts w:ascii="Calibri" w:hAnsi="Calibri" w:cs="Calibri"/>
        </w:rPr>
        <w:t>din partea unor entități terțe, detaliați aspectele implicate.</w:t>
      </w:r>
    </w:p>
    <w:p w14:paraId="231BFA30" w14:textId="77777777" w:rsidR="00D312B7" w:rsidRDefault="00D312B7" w:rsidP="00A07BC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Resurse umane necesare</w:t>
      </w:r>
      <w:r w:rsidR="00B97D93">
        <w:rPr>
          <w:rFonts w:ascii="Calibri" w:hAnsi="Calibri" w:cs="Calibri"/>
          <w:b/>
          <w:bCs/>
        </w:rPr>
        <w:t xml:space="preserve"> </w:t>
      </w:r>
      <w:r w:rsidR="00030B88">
        <w:rPr>
          <w:rFonts w:ascii="Calibri" w:hAnsi="Calibri" w:cs="Calibri"/>
          <w:b/>
          <w:bCs/>
        </w:rPr>
        <w:t>managementului de proiect</w:t>
      </w:r>
      <w:r w:rsidRPr="000A3A3A">
        <w:rPr>
          <w:rFonts w:ascii="Calibri" w:hAnsi="Calibri" w:cs="Calibri"/>
        </w:rPr>
        <w:t xml:space="preserve">: </w:t>
      </w:r>
      <w:r w:rsidR="00BD3329" w:rsidRPr="000A3A3A">
        <w:rPr>
          <w:rFonts w:ascii="Calibri" w:hAnsi="Calibri" w:cs="Calibri"/>
        </w:rPr>
        <w:t>Specificați</w:t>
      </w:r>
      <w:r w:rsidR="00B16A4C">
        <w:rPr>
          <w:rFonts w:ascii="Calibri" w:hAnsi="Calibri" w:cs="Calibri"/>
        </w:rPr>
        <w:t xml:space="preserve"> </w:t>
      </w:r>
      <w:r w:rsidR="00591CCE" w:rsidRPr="00591CCE">
        <w:rPr>
          <w:rFonts w:ascii="Calibri" w:hAnsi="Calibri" w:cs="Calibri"/>
        </w:rPr>
        <w:t>competenț</w:t>
      </w:r>
      <w:r w:rsidR="003C0C34">
        <w:rPr>
          <w:rFonts w:ascii="Calibri" w:hAnsi="Calibri" w:cs="Calibri"/>
        </w:rPr>
        <w:t>ele</w:t>
      </w:r>
      <w:r w:rsidR="00591CCE" w:rsidRPr="00591CCE">
        <w:rPr>
          <w:rFonts w:ascii="Calibri" w:hAnsi="Calibri" w:cs="Calibri"/>
        </w:rPr>
        <w:t xml:space="preserve"> și experienț</w:t>
      </w:r>
      <w:r w:rsidR="003C0C34">
        <w:rPr>
          <w:rFonts w:ascii="Calibri" w:hAnsi="Calibri" w:cs="Calibri"/>
        </w:rPr>
        <w:t>a</w:t>
      </w:r>
      <w:r w:rsidR="003D3967">
        <w:rPr>
          <w:rFonts w:ascii="Calibri" w:hAnsi="Calibri" w:cs="Calibri"/>
        </w:rPr>
        <w:t xml:space="preserve"> membrilor echipei de proiect</w:t>
      </w:r>
      <w:r w:rsidR="00E64846">
        <w:rPr>
          <w:rFonts w:ascii="Calibri" w:hAnsi="Calibri" w:cs="Calibri"/>
        </w:rPr>
        <w:t xml:space="preserve"> și/sau detalii despre serviciile de management achiziționate</w:t>
      </w:r>
      <w:r w:rsidR="009A3151">
        <w:rPr>
          <w:rFonts w:ascii="Calibri" w:hAnsi="Calibri" w:cs="Calibri"/>
        </w:rPr>
        <w:t>, după caz</w:t>
      </w:r>
      <w:r w:rsidR="003D3967">
        <w:rPr>
          <w:rFonts w:ascii="Calibri" w:hAnsi="Calibri" w:cs="Calibri"/>
        </w:rPr>
        <w:t>.</w:t>
      </w:r>
    </w:p>
    <w:p w14:paraId="0359D6D6" w14:textId="77777777" w:rsidR="00D312B7" w:rsidRPr="000A3A3A" w:rsidRDefault="00D312B7" w:rsidP="00D312B7">
      <w:pPr>
        <w:numPr>
          <w:ilvl w:val="0"/>
          <w:numId w:val="1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Strategia de Securitate și Conformitate</w:t>
      </w:r>
    </w:p>
    <w:p w14:paraId="28938997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Securitatea datelor și criptare</w:t>
      </w:r>
      <w:r w:rsidRPr="000A3A3A">
        <w:rPr>
          <w:rFonts w:ascii="Calibri" w:hAnsi="Calibri" w:cs="Calibri"/>
        </w:rPr>
        <w:t>: Detaliați măsurile de securitate a datelor</w:t>
      </w:r>
      <w:r w:rsidR="00F810E2">
        <w:rPr>
          <w:rFonts w:ascii="Calibri" w:hAnsi="Calibri" w:cs="Calibri"/>
        </w:rPr>
        <w:t xml:space="preserve"> și conformarea la principiile de securitate cibernetică</w:t>
      </w:r>
      <w:r w:rsidRPr="000A3A3A">
        <w:rPr>
          <w:rFonts w:ascii="Calibri" w:hAnsi="Calibri" w:cs="Calibri"/>
        </w:rPr>
        <w:t>.</w:t>
      </w:r>
    </w:p>
    <w:p w14:paraId="3F122206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Conformitatea cu reglementările</w:t>
      </w:r>
      <w:r w:rsidRPr="000A3A3A">
        <w:rPr>
          <w:rFonts w:ascii="Calibri" w:hAnsi="Calibri" w:cs="Calibri"/>
        </w:rPr>
        <w:t>: Descrieți cum soluția respectă reglementările relevante (ex. GDPR).</w:t>
      </w:r>
    </w:p>
    <w:p w14:paraId="35B0148D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Politici de confidențialitate și etică</w:t>
      </w:r>
      <w:r w:rsidRPr="000A3A3A">
        <w:rPr>
          <w:rFonts w:ascii="Calibri" w:hAnsi="Calibri" w:cs="Calibri"/>
        </w:rPr>
        <w:t>: Includeți politici și practici etice.</w:t>
      </w:r>
    </w:p>
    <w:p w14:paraId="3F112CEE" w14:textId="77777777" w:rsidR="00D312B7" w:rsidRPr="000A3A3A" w:rsidRDefault="00D312B7" w:rsidP="00D312B7">
      <w:pPr>
        <w:numPr>
          <w:ilvl w:val="0"/>
          <w:numId w:val="1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Planul de Testare și Asigurarea Calității</w:t>
      </w:r>
    </w:p>
    <w:p w14:paraId="10F579C9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Metodologia de testare</w:t>
      </w:r>
      <w:r w:rsidRPr="000A3A3A">
        <w:rPr>
          <w:rFonts w:ascii="Calibri" w:hAnsi="Calibri" w:cs="Calibri"/>
        </w:rPr>
        <w:t>: Specificați abordarea și tehnicile de testare.</w:t>
      </w:r>
    </w:p>
    <w:p w14:paraId="344DC6E6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Criterii și standarde de calitate</w:t>
      </w:r>
      <w:r w:rsidRPr="000A3A3A">
        <w:rPr>
          <w:rFonts w:ascii="Calibri" w:hAnsi="Calibri" w:cs="Calibri"/>
        </w:rPr>
        <w:t>: Stabiliți standardele de calitate și criteriile de acceptare.</w:t>
      </w:r>
    </w:p>
    <w:p w14:paraId="26D425D8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Procesul de revizuire și feedback</w:t>
      </w:r>
      <w:r w:rsidRPr="000A3A3A">
        <w:rPr>
          <w:rFonts w:ascii="Calibri" w:hAnsi="Calibri" w:cs="Calibri"/>
        </w:rPr>
        <w:t>: Planificați colectarea și implementarea feedback-ului.</w:t>
      </w:r>
    </w:p>
    <w:p w14:paraId="33BCA377" w14:textId="77777777" w:rsidR="00D312B7" w:rsidRPr="000A3A3A" w:rsidRDefault="00D312B7" w:rsidP="00D312B7">
      <w:pPr>
        <w:numPr>
          <w:ilvl w:val="0"/>
          <w:numId w:val="1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Indicatori de Performanță și Evaluare</w:t>
      </w:r>
    </w:p>
    <w:p w14:paraId="66D7D775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Metode de măsurare a performanței</w:t>
      </w:r>
      <w:r w:rsidRPr="000A3A3A">
        <w:rPr>
          <w:rFonts w:ascii="Calibri" w:hAnsi="Calibri" w:cs="Calibri"/>
        </w:rPr>
        <w:t>: Stabiliți indicatori specifici și metode de măsurare</w:t>
      </w:r>
      <w:r w:rsidR="004000AD">
        <w:rPr>
          <w:rFonts w:ascii="Calibri" w:hAnsi="Calibri" w:cs="Calibri"/>
        </w:rPr>
        <w:t xml:space="preserve"> (</w:t>
      </w:r>
      <w:r w:rsidR="00D63CD7">
        <w:rPr>
          <w:rFonts w:ascii="Calibri" w:hAnsi="Calibri" w:cs="Calibri"/>
        </w:rPr>
        <w:t>de corelat cu indicatorii din cererea de finanțare</w:t>
      </w:r>
      <w:r w:rsidR="005B510B">
        <w:rPr>
          <w:rFonts w:ascii="Calibri" w:hAnsi="Calibri" w:cs="Calibri"/>
        </w:rPr>
        <w:t xml:space="preserve"> și de avut în vedere </w:t>
      </w:r>
      <w:r w:rsidR="005413CC">
        <w:rPr>
          <w:rFonts w:ascii="Calibri" w:hAnsi="Calibri" w:cs="Calibri"/>
        </w:rPr>
        <w:t>orientările din Ghidul solicitantului în privința estimării numărului de utilizatori unici</w:t>
      </w:r>
      <w:r w:rsidR="004000AD">
        <w:rPr>
          <w:rFonts w:ascii="Calibri" w:hAnsi="Calibri" w:cs="Calibri"/>
        </w:rPr>
        <w:t>)</w:t>
      </w:r>
      <w:r w:rsidRPr="000A3A3A">
        <w:rPr>
          <w:rFonts w:ascii="Calibri" w:hAnsi="Calibri" w:cs="Calibri"/>
        </w:rPr>
        <w:t>.</w:t>
      </w:r>
      <w:r w:rsidR="00944817" w:rsidRPr="00174053">
        <w:rPr>
          <w:rFonts w:ascii="Calibri" w:hAnsi="Calibri" w:cs="Calibri"/>
        </w:rPr>
        <w:t xml:space="preserve"> </w:t>
      </w:r>
      <w:r w:rsidR="005B59DC" w:rsidRPr="00174053">
        <w:rPr>
          <w:rFonts w:ascii="Calibri" w:hAnsi="Calibri" w:cs="Calibri"/>
        </w:rPr>
        <w:t>Astfel, e</w:t>
      </w:r>
      <w:r w:rsidR="00944817" w:rsidRPr="00944817">
        <w:rPr>
          <w:rFonts w:ascii="Calibri" w:hAnsi="Calibri" w:cs="Calibri"/>
        </w:rPr>
        <w:t>stim</w:t>
      </w:r>
      <w:r w:rsidR="007530BB">
        <w:rPr>
          <w:rFonts w:ascii="Calibri" w:hAnsi="Calibri" w:cs="Calibri"/>
        </w:rPr>
        <w:t xml:space="preserve">area numărului de utilizatori unici </w:t>
      </w:r>
      <w:r w:rsidR="00944817" w:rsidRPr="00944817">
        <w:rPr>
          <w:rFonts w:ascii="Calibri" w:hAnsi="Calibri" w:cs="Calibri"/>
        </w:rPr>
        <w:t xml:space="preserve">trebuie </w:t>
      </w:r>
      <w:r w:rsidR="00550057">
        <w:rPr>
          <w:rFonts w:ascii="Calibri" w:hAnsi="Calibri" w:cs="Calibri"/>
        </w:rPr>
        <w:t>să fie realistă, fundamentată</w:t>
      </w:r>
      <w:r w:rsidR="00944817" w:rsidRPr="00944817">
        <w:rPr>
          <w:rFonts w:ascii="Calibri" w:hAnsi="Calibri" w:cs="Calibri"/>
        </w:rPr>
        <w:t xml:space="preserve"> </w:t>
      </w:r>
      <w:r w:rsidR="009912F6">
        <w:rPr>
          <w:rFonts w:ascii="Calibri" w:hAnsi="Calibri" w:cs="Calibri"/>
        </w:rPr>
        <w:t xml:space="preserve">cu </w:t>
      </w:r>
      <w:r w:rsidR="00944817" w:rsidRPr="00944817">
        <w:rPr>
          <w:rFonts w:ascii="Calibri" w:hAnsi="Calibri" w:cs="Calibri"/>
        </w:rPr>
        <w:t xml:space="preserve">date </w:t>
      </w:r>
      <w:r w:rsidR="00F53073" w:rsidRPr="00944817">
        <w:rPr>
          <w:rFonts w:ascii="Calibri" w:hAnsi="Calibri" w:cs="Calibri"/>
        </w:rPr>
        <w:t xml:space="preserve">instituționale, </w:t>
      </w:r>
      <w:r w:rsidR="00944817" w:rsidRPr="00944817">
        <w:rPr>
          <w:rFonts w:ascii="Calibri" w:hAnsi="Calibri" w:cs="Calibri"/>
        </w:rPr>
        <w:t xml:space="preserve">concrete, </w:t>
      </w:r>
      <w:r w:rsidR="00FB7702">
        <w:rPr>
          <w:rFonts w:ascii="Calibri" w:hAnsi="Calibri" w:cs="Calibri"/>
        </w:rPr>
        <w:t>cu</w:t>
      </w:r>
      <w:r w:rsidR="0067220E" w:rsidRPr="00944817">
        <w:rPr>
          <w:rFonts w:ascii="Calibri" w:hAnsi="Calibri" w:cs="Calibri"/>
        </w:rPr>
        <w:t xml:space="preserve"> baz</w:t>
      </w:r>
      <w:r w:rsidR="00FB7702">
        <w:rPr>
          <w:rFonts w:ascii="Calibri" w:hAnsi="Calibri" w:cs="Calibri"/>
        </w:rPr>
        <w:t>ă</w:t>
      </w:r>
      <w:r w:rsidR="0067220E" w:rsidRPr="00944817">
        <w:rPr>
          <w:rFonts w:ascii="Calibri" w:hAnsi="Calibri" w:cs="Calibri"/>
        </w:rPr>
        <w:t xml:space="preserve"> istoric</w:t>
      </w:r>
      <w:r w:rsidR="00FB7702">
        <w:rPr>
          <w:rFonts w:ascii="Calibri" w:hAnsi="Calibri" w:cs="Calibri"/>
        </w:rPr>
        <w:t>ă</w:t>
      </w:r>
      <w:r w:rsidR="0067220E">
        <w:rPr>
          <w:rFonts w:ascii="Calibri" w:hAnsi="Calibri" w:cs="Calibri"/>
        </w:rPr>
        <w:t xml:space="preserve"> sau </w:t>
      </w:r>
      <w:r w:rsidR="00944817" w:rsidRPr="00944817">
        <w:rPr>
          <w:rFonts w:ascii="Calibri" w:hAnsi="Calibri" w:cs="Calibri"/>
        </w:rPr>
        <w:t>statistic</w:t>
      </w:r>
      <w:r w:rsidR="000A132F">
        <w:rPr>
          <w:rFonts w:ascii="Calibri" w:hAnsi="Calibri" w:cs="Calibri"/>
        </w:rPr>
        <w:t>ă</w:t>
      </w:r>
      <w:r w:rsidR="005B59DC">
        <w:rPr>
          <w:rFonts w:ascii="Calibri" w:hAnsi="Calibri" w:cs="Calibri"/>
        </w:rPr>
        <w:t>.</w:t>
      </w:r>
    </w:p>
    <w:p w14:paraId="01718B6F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lastRenderedPageBreak/>
        <w:t>Evaluarea impactului</w:t>
      </w:r>
      <w:r w:rsidRPr="000A3A3A">
        <w:rPr>
          <w:rFonts w:ascii="Calibri" w:hAnsi="Calibri" w:cs="Calibri"/>
        </w:rPr>
        <w:t xml:space="preserve">: Descrieți cum va fi evaluat impactul și </w:t>
      </w:r>
      <w:r w:rsidR="00A15708">
        <w:rPr>
          <w:rFonts w:ascii="Calibri" w:hAnsi="Calibri" w:cs="Calibri"/>
        </w:rPr>
        <w:t>rezultatele generate</w:t>
      </w:r>
      <w:r w:rsidRPr="000A3A3A">
        <w:rPr>
          <w:rFonts w:ascii="Calibri" w:hAnsi="Calibri" w:cs="Calibri"/>
        </w:rPr>
        <w:t>.</w:t>
      </w:r>
    </w:p>
    <w:p w14:paraId="7BFED253" w14:textId="77777777" w:rsidR="00D312B7" w:rsidRPr="000A3A3A" w:rsidRDefault="00D312B7" w:rsidP="00D312B7">
      <w:pPr>
        <w:numPr>
          <w:ilvl w:val="0"/>
          <w:numId w:val="1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Concluzii și Pași Următori</w:t>
      </w:r>
    </w:p>
    <w:p w14:paraId="79D7B269" w14:textId="77777777" w:rsidR="00D312B7" w:rsidRPr="000A3A3A" w:rsidRDefault="00D312B7" w:rsidP="00D312B7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</w:rPr>
      </w:pPr>
      <w:r w:rsidRPr="000A3A3A">
        <w:rPr>
          <w:rFonts w:ascii="Calibri" w:hAnsi="Calibri" w:cs="Calibri"/>
          <w:b/>
          <w:bCs/>
        </w:rPr>
        <w:t>Sumarizarea planului</w:t>
      </w:r>
      <w:r w:rsidRPr="000A3A3A">
        <w:rPr>
          <w:rFonts w:ascii="Calibri" w:hAnsi="Calibri" w:cs="Calibri"/>
        </w:rPr>
        <w:t>: Oferiți o recapitulare a punctelor cheie ale planului.</w:t>
      </w:r>
    </w:p>
    <w:p w14:paraId="62E4600D" w14:textId="77777777" w:rsidR="00A074B1" w:rsidRPr="00CF79C5" w:rsidRDefault="00D312B7" w:rsidP="009134F6">
      <w:pPr>
        <w:numPr>
          <w:ilvl w:val="1"/>
          <w:numId w:val="11"/>
        </w:numPr>
        <w:tabs>
          <w:tab w:val="clear" w:pos="1440"/>
          <w:tab w:val="num" w:pos="426"/>
        </w:tabs>
        <w:spacing w:before="100" w:beforeAutospacing="1" w:after="100" w:afterAutospacing="1"/>
        <w:jc w:val="both"/>
        <w:rPr>
          <w:rFonts w:ascii="Calibri" w:hAnsi="Calibri" w:cs="Calibri"/>
          <w:i/>
        </w:rPr>
      </w:pPr>
      <w:r w:rsidRPr="00CF79C5">
        <w:rPr>
          <w:rFonts w:ascii="Calibri" w:hAnsi="Calibri" w:cs="Calibri"/>
          <w:b/>
          <w:bCs/>
        </w:rPr>
        <w:t>Pași următori proiectului</w:t>
      </w:r>
      <w:r w:rsidR="00BA3AB3">
        <w:rPr>
          <w:rFonts w:ascii="Calibri" w:hAnsi="Calibri" w:cs="Calibri"/>
          <w:b/>
          <w:bCs/>
        </w:rPr>
        <w:t xml:space="preserve"> de dezvoltare</w:t>
      </w:r>
      <w:r w:rsidRPr="00CF79C5">
        <w:rPr>
          <w:rFonts w:ascii="Calibri" w:hAnsi="Calibri" w:cs="Calibri"/>
        </w:rPr>
        <w:t>: Enumerați acțiuni</w:t>
      </w:r>
      <w:r w:rsidR="007C5E94">
        <w:rPr>
          <w:rFonts w:ascii="Calibri" w:hAnsi="Calibri" w:cs="Calibri"/>
        </w:rPr>
        <w:t>le</w:t>
      </w:r>
      <w:r w:rsidRPr="00CF79C5">
        <w:rPr>
          <w:rFonts w:ascii="Calibri" w:hAnsi="Calibri" w:cs="Calibri"/>
        </w:rPr>
        <w:t xml:space="preserve"> </w:t>
      </w:r>
      <w:r w:rsidR="007C5E94">
        <w:rPr>
          <w:rFonts w:ascii="Calibri" w:hAnsi="Calibri" w:cs="Calibri"/>
        </w:rPr>
        <w:t>următoare</w:t>
      </w:r>
      <w:r w:rsidR="00772827">
        <w:rPr>
          <w:rFonts w:ascii="Calibri" w:hAnsi="Calibri" w:cs="Calibri"/>
        </w:rPr>
        <w:t xml:space="preserve"> dezvoltării soluției</w:t>
      </w:r>
      <w:r w:rsidR="00F637A0">
        <w:rPr>
          <w:rFonts w:ascii="Calibri" w:hAnsi="Calibri" w:cs="Calibri"/>
        </w:rPr>
        <w:t>, inclusiv un calendar estimativ</w:t>
      </w:r>
      <w:r w:rsidRPr="00CF79C5">
        <w:rPr>
          <w:rFonts w:ascii="Calibri" w:hAnsi="Calibri" w:cs="Calibri"/>
        </w:rPr>
        <w:t>.</w:t>
      </w:r>
      <w:r w:rsidR="00710CED" w:rsidRPr="00CF79C5">
        <w:rPr>
          <w:rFonts w:ascii="Calibri" w:hAnsi="Calibri" w:cs="Calibri"/>
        </w:rPr>
        <w:t xml:space="preserve"> Aceste acțiuni se pot referi la</w:t>
      </w:r>
      <w:r w:rsidR="00B727DE" w:rsidRPr="00CF79C5">
        <w:rPr>
          <w:rFonts w:ascii="Calibri" w:hAnsi="Calibri" w:cs="Calibri"/>
        </w:rPr>
        <w:t xml:space="preserve"> etapele previzionate pentru implementarea </w:t>
      </w:r>
      <w:r w:rsidR="00B60208" w:rsidRPr="00CF79C5">
        <w:rPr>
          <w:rFonts w:ascii="Calibri" w:hAnsi="Calibri" w:cs="Calibri"/>
        </w:rPr>
        <w:t>soluției/soluțiilor</w:t>
      </w:r>
      <w:r w:rsidR="00B727DE" w:rsidRPr="00CF79C5">
        <w:rPr>
          <w:rFonts w:ascii="Calibri" w:hAnsi="Calibri" w:cs="Calibri"/>
        </w:rPr>
        <w:t xml:space="preserve"> în mediul real, la scalarea/extinderea acesteia, la adaptarea </w:t>
      </w:r>
      <w:r w:rsidR="00B60208" w:rsidRPr="00CF79C5">
        <w:rPr>
          <w:rFonts w:ascii="Calibri" w:hAnsi="Calibri" w:cs="Calibri"/>
        </w:rPr>
        <w:t>soluției/soluțiilor</w:t>
      </w:r>
      <w:r w:rsidR="00B727DE" w:rsidRPr="00CF79C5">
        <w:rPr>
          <w:rFonts w:ascii="Calibri" w:hAnsi="Calibri" w:cs="Calibri"/>
        </w:rPr>
        <w:t xml:space="preserve"> la schimbările tehnologice. </w:t>
      </w:r>
      <w:r w:rsidR="0034088A" w:rsidRPr="00CF79C5">
        <w:rPr>
          <w:rFonts w:ascii="Calibri" w:hAnsi="Calibri" w:cs="Calibri"/>
        </w:rPr>
        <w:t xml:space="preserve">De asemenea, pentru această perioadă este necesară </w:t>
      </w:r>
      <w:r w:rsidR="009A0AA1" w:rsidRPr="00CF79C5">
        <w:rPr>
          <w:rFonts w:ascii="Calibri" w:hAnsi="Calibri" w:cs="Calibri"/>
        </w:rPr>
        <w:t>previzionarea unui plan de actualizări și mentenanță</w:t>
      </w:r>
      <w:r w:rsidR="007A5CA9" w:rsidRPr="00CF79C5">
        <w:rPr>
          <w:rFonts w:ascii="Calibri" w:hAnsi="Calibri" w:cs="Calibri"/>
        </w:rPr>
        <w:t xml:space="preserve"> a </w:t>
      </w:r>
      <w:r w:rsidR="00B60208" w:rsidRPr="00CF79C5">
        <w:rPr>
          <w:rFonts w:ascii="Calibri" w:hAnsi="Calibri" w:cs="Calibri"/>
        </w:rPr>
        <w:t>soluției/soluțiilor</w:t>
      </w:r>
      <w:r w:rsidR="00080B0F" w:rsidRPr="00CF79C5">
        <w:rPr>
          <w:rFonts w:ascii="Calibri" w:hAnsi="Calibri" w:cs="Calibri"/>
        </w:rPr>
        <w:t>, de gestiune pentru versiunile și actualizările ulterioare</w:t>
      </w:r>
      <w:r w:rsidR="009A0AA1" w:rsidRPr="00CF79C5">
        <w:rPr>
          <w:rFonts w:ascii="Calibri" w:hAnsi="Calibri" w:cs="Calibri"/>
        </w:rPr>
        <w:t xml:space="preserve">, </w:t>
      </w:r>
      <w:r w:rsidR="00C532F0" w:rsidRPr="00CF79C5">
        <w:rPr>
          <w:rFonts w:ascii="Calibri" w:hAnsi="Calibri" w:cs="Calibri"/>
        </w:rPr>
        <w:t>a modalităților de suport tehnic și asistență a utilizatorilor</w:t>
      </w:r>
      <w:r w:rsidR="00080B0F" w:rsidRPr="00CF79C5">
        <w:rPr>
          <w:rFonts w:ascii="Calibri" w:hAnsi="Calibri" w:cs="Calibri"/>
        </w:rPr>
        <w:t>.</w:t>
      </w:r>
    </w:p>
    <w:sectPr w:rsidR="00A074B1" w:rsidRPr="00CF79C5" w:rsidSect="003A652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991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B62D46" w14:textId="77777777" w:rsidR="00D01455" w:rsidRDefault="00D01455">
      <w:r>
        <w:separator/>
      </w:r>
    </w:p>
  </w:endnote>
  <w:endnote w:type="continuationSeparator" w:id="0">
    <w:p w14:paraId="0F5C0632" w14:textId="77777777" w:rsidR="00D01455" w:rsidRDefault="00D0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42BBD305" w14:textId="77777777">
      <w:tblPrEx>
        <w:tblCellMar>
          <w:top w:w="0" w:type="dxa"/>
          <w:bottom w:w="0" w:type="dxa"/>
        </w:tblCellMar>
      </w:tblPrEx>
      <w:trPr>
        <w:cantSplit/>
        <w:trHeight w:hRule="exact" w:val="340"/>
        <w:hidden/>
      </w:trPr>
      <w:tc>
        <w:tcPr>
          <w:tcW w:w="9210" w:type="dxa"/>
        </w:tcPr>
        <w:p w14:paraId="2CC2A835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3A9B3185" w14:textId="3F372BEB" w:rsidR="00F12E7F" w:rsidRDefault="00595320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1F9451BD" wp14:editId="14D80B5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107995" wp14:editId="3F15F182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248508101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E1F452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107995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7DE1F452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B150C44" wp14:editId="306D519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819755792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2054115104" name="Picture 31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0112164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3AD5A4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B150C44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mYiN5naI7ZOrrBWavjenwb1xfrr+boiPvRsutx06KeXPm6gUer4lqdXvGS+1J+RXohCy6nJl6LW2&#10;jujqBEcgAGj8HMnK0uTH82yw4dbfFavdILdL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mYiN5naI7Tq6wVes43p8G9cP66/m97H3o2bW46dFPLnzdQKPV8Q1Osn&#10;9bfyfmV6IQcuoyZvfW6O6OoEVzAAAABceDmTbU5Me/vq7/wS+HW2yWr3wDR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Vut4zp9PvXHPO5O6OqPvR82sx4+ivlW8&#10;3UCi1fEdRrJnnLzFPmV6IQcuoyZp8q20d0dQIjkAAAAAAAJ3B8nN8Sxd1vJl20duTqK+foBrF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FruJ6fRxMWnl5PmV6/v7n&#10;HNqceHomd7d0AoNbxTUazes25GP5lfz70DNqsmbo35Ne6AQXEAAAAAAAAAB009+b1GO/zbRL1jnk&#10;5Kz3SDaxO8RPeuY6YB9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cdTq&#10;sOlpys2SK90ds+iHjJlpirve0QCg13G82femD9Vj7/lT7EHNrb33jH5NfxBVooPgAAAAAAAAAAAA&#10;DZ6HJzujw376wuMFuVhpbvgHd7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fLWrSs2tMVrHXMz1PkzERvM7QCm13Ha13x6SOVP7yer7kTProjeuLpn50gosuXJmvN8t5vae2ZQb&#10;Xte3KtMzPnB4fAAAAAAAAAAAAAAABqeBZOXw6sdtZmFnobcrTxHdOwLFI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BB1/FcGi3r+0y/Mier0z2OGfVUw9Hvrd0Azut1+fW33yW2r&#10;2UjqhX5s980+VPR2RHUCK5gAAAAAAAAAAAAAAAAAL7wayeTmx+eLJ3DrdF6/eC8TQ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HjNmx4Mc5MtorWOuZeb3rSs2tO0QCg1/HMmXfHpd8d&#10;PnfKn2IOfW2vvXF5Md/bIKiZmZ3md5ROsHwAAAAAAAAAAAAAAAAAAAFp4P5ORr5r2XrKToLbZ9u+&#10;AaZZ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ruIcXw6TelNsmXujqj0o+o1dMXk&#10;18q/d3Azuq1ebV5OXmtv3RHVCvy5b5bb3n7gcHgAAAAAAAAAAAAAAAAAAAAABK4bk5rX4bb/ACtn&#10;TTW5Oek+cGwW4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xly0w45yZLRWsdcy+WtWl&#10;ZtadojtBQcR43fNvj0u9Kdtu2fYgajWzfycW9a9/bIKhEB8AAAAAAAAAAAAAAAAAAAAAAAB6pbkX&#10;rbuncidrRPcDbY7RfHW0dsRK6rO9YnvgHp9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ET&#10;XcRw6Kvlzysk9VI659jln1FMMdPTbsiAZnW67NrcnKy22rHVSOqFbmz3zW3tPR2R2QCM5gAAAAAA&#10;AAAAAAAAAAAAAAAAAAAADX8Kyc5w7DPbFdltpbcrT0nzbAluo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EzERvPRACm4jxutInFpJ5Vuqb9kehD1Gtiu9cXTPzgUF72yWm17Ta09czO8ygTM2ne0&#10;zMz2yDyAAAAAAAAAAAAAAAAAAAAAAAAAAAAA0vg7k5WitT5lljw+2+GY7pBap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558+PT45yZbxWsdsvN71x15V5iIBm+JcXyavfHi3x4e7tt6VdqNXbLv&#10;Wvk09YK1HAAAAAAAAAAAAAAAAAAAAAAAAAAAAAAAF14N5NsubH3xEwmcOt5V6+bcGgTw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">
                <v:imagedata r:id="rId3" o:title="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" filled="f" stroked="f">
                <v:textbox>
                  <w:txbxContent>
                    <w:p w14:paraId="683AD5A4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845CF5" wp14:editId="77006849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183919115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B129E0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CA04B31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C718852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845CF5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39B129E0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CA04B31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0C718852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DEEC4B9" wp14:editId="18530C8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C798D3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AAF33" w14:textId="6D0D00E9" w:rsidR="00072DDE" w:rsidRDefault="00595320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32AACCF0" wp14:editId="57E0FB14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84D725" wp14:editId="5FC9169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190898543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5C717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84D725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3855C717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C3E9CFA" wp14:editId="6A675799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1817004735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1697764090" name="Picture 24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240582111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4FF90F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3E9CFA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mYiN5naI7ZOrrBWavjenwb1xfrr+boiPvRsutx06KeXPm6gUer4lqdXvGS+1J+RXohCy6nJl&#10;6LW2jujqBEcgAGj8HMnK0uTH82yw4dbfFavdILdL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mYiN5naI7Tq6wVes43p8G9cP66/m97H3o2bW46dFPLnzdQKPV8Q&#10;1Osn9bfyfmV6IQcuoyZvfW6O6OoEVzAAAABceDmTbU5Me/vq7/wS+HW2yWr3wDRL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ut4zp9PvXHPO5O6OqPvR82sx4+i&#10;vlW83UCi1fEdRrJnnLzFPmV6IQcuoyZp8q20d0dQIjkAAAAAAAJ3B8nN8Sxd1vJl20duTqK+foBr&#10;F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FruJ6fRxMWnl5PmV6&#10;/v7nHNqceHomd7d0AoNbxTUazes25GP5lfz70DNqsmbo35Ne6AQXEAAAAAAAAAB009+b1GO/zbRL&#10;1jnk5Kz3SDaxO8RPeuY6YB9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cdTqsOlpys2SK90ds+iHjJlpirve0QCg13G82femD9Vj7/lT7EHNrb33jH5NfxBVooPgAAAAAAAA&#10;AAAADZ6HJzujw376wuMFuVhpbvgHd7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fLWrSs2tMVrHXMz1PkzERvM7QCm13Ha13x6SOVP7yer7kTProjeuLpn50gosuXJmvN8t5vae&#10;2ZQbXte3KtMzPnB4fAAAAAAAAAAAAAAABqeBZOXw6sdtZmFnobcrTxHdOwLFI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BB1/FcGi3r+0y/Mier0z2OGfVUw9Hvrd0Azut1+fW33&#10;yW2r2UjqhX5s980+VPR2RHUCK5gAAAAAAAAAAAAAAAAAL7wayeTmx+eLJ3DrdF6/eC8TQ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HjNmx4Mc5MtorWOuZeb3rSs2tO0QCg1/HMmXfH&#10;pd8dPnfKn2IOfW2vvXF5Md/bIKiZmZ3md5ROsHwAAAAAAAAAAAAAAAAAAAFp4P5ORr5r2XrKToLb&#10;Z9u+AaZZ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ruIcXw6TelNsmXujqj0o+o1&#10;dMXk18q/d3Azuq1ebV5OXmtv3RHVCvy5b5bb3n7gcHgAAAAAAAAAAAAAAAAAAAAABK4bk5rX4bb/&#10;ACtnTTW5Oek+cGwW4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xly0w45yZLRWsdcy+&#10;WtWlZtadojtBQcR43fNvj0u9Kdtu2fYgajWzfycW9a9/bIKhEB8AAAAAAAAAAAAAAAAAAAAAAAB6&#10;pbkXrbuncidrRPcDbY7RfHW0dsRK6rO9YnvgHp9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ETXcRw6Kvlzysk9VI659jln1FMMdPTbsiAZnW67NrcnKy22rHVSOqFbmz3zW3tPR2R2QCM5gAA&#10;AAAAAAAAAAAAAAAAAAAAAAAADX8Kyc5w7DPbFdltpbcrT0nzbAluo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EzERvPRACm4jxutInFpJ5Vuqb9kehD1Gtiu9cXTPzgUF72yWm17Ta09czO8ygTM&#10;2ne0zMz2yDyAAAAAAAAAAAAAAAAAAAAAAAAAAAAA0vg7k5WitT5lljw+2+GY7pBapQ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558+PT45yZbxWsdsvN71x15V5iIBm+JcXyavfHi3x4e7tt6VdqN&#10;XbLvWvk09YK1HAAAAAAAAAAAAAAAAAAAAAAAAAAAAAAAF14N5NsubH3xEwmcOt5V6+bcGgT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">
                <v:imagedata r:id="rId3" o:title="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" filled="f" stroked="f">
                <v:textbox>
                  <w:txbxContent>
                    <w:p w14:paraId="624FF90F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9190A4D" wp14:editId="2F711D2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5814446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89C946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4FB51EE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882E696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190A4D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3489C946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4FB51EE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882E696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0ACD987" wp14:editId="357EF82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07BED0" w14:textId="77777777" w:rsidR="00D01455" w:rsidRDefault="00D01455">
      <w:r>
        <w:separator/>
      </w:r>
    </w:p>
  </w:footnote>
  <w:footnote w:type="continuationSeparator" w:id="0">
    <w:p w14:paraId="6825114E" w14:textId="77777777" w:rsidR="00D01455" w:rsidRDefault="00D0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81C09" w14:textId="5CCBA874" w:rsidR="002B3BB9" w:rsidRPr="00851382" w:rsidRDefault="00595320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05DF532" wp14:editId="5DCEACE5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209742664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712887946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21FAA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5C9A37E1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432777632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5DF532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" filled="f" stroked="f">
                <v:textbox inset="2mm,0,7mm,0">
                  <w:txbxContent>
                    <w:p w14:paraId="3221FAAB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5C9A37E1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04651A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04651A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  <w:p w14:paraId="7A186F5D" w14:textId="77777777" w:rsidR="002B3BB9" w:rsidRDefault="002B3BB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975FF" w14:textId="657FD366" w:rsidR="002B3BB9" w:rsidRDefault="00595320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5BFDBD01" wp14:editId="5EBBCBA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3048C5D4" wp14:editId="3E66FE1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72DA1028" wp14:editId="5F56DA19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02267"/>
    <w:multiLevelType w:val="hybridMultilevel"/>
    <w:tmpl w:val="F0325498"/>
    <w:lvl w:ilvl="0" w:tplc="7BD631C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4783A"/>
    <w:multiLevelType w:val="hybridMultilevel"/>
    <w:tmpl w:val="F0325498"/>
    <w:lvl w:ilvl="0" w:tplc="7BD631C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10E15"/>
    <w:multiLevelType w:val="multilevel"/>
    <w:tmpl w:val="F6746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12228F"/>
    <w:multiLevelType w:val="multilevel"/>
    <w:tmpl w:val="06264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204134"/>
    <w:multiLevelType w:val="hybridMultilevel"/>
    <w:tmpl w:val="460C9DD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57984"/>
    <w:multiLevelType w:val="multilevel"/>
    <w:tmpl w:val="0FAA4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847846"/>
    <w:multiLevelType w:val="hybridMultilevel"/>
    <w:tmpl w:val="96166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E2AD6"/>
    <w:multiLevelType w:val="hybridMultilevel"/>
    <w:tmpl w:val="283CE4A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BE3D51"/>
    <w:multiLevelType w:val="multilevel"/>
    <w:tmpl w:val="0FAA4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A82C53"/>
    <w:multiLevelType w:val="hybridMultilevel"/>
    <w:tmpl w:val="C7209564"/>
    <w:lvl w:ilvl="0" w:tplc="5A54BB2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5B18E8"/>
    <w:multiLevelType w:val="multilevel"/>
    <w:tmpl w:val="885A6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0F157F"/>
    <w:multiLevelType w:val="hybridMultilevel"/>
    <w:tmpl w:val="BB8674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710251">
    <w:abstractNumId w:val="10"/>
  </w:num>
  <w:num w:numId="2" w16cid:durableId="716928157">
    <w:abstractNumId w:val="9"/>
  </w:num>
  <w:num w:numId="3" w16cid:durableId="2071031701">
    <w:abstractNumId w:val="1"/>
  </w:num>
  <w:num w:numId="4" w16cid:durableId="2102530252">
    <w:abstractNumId w:val="7"/>
  </w:num>
  <w:num w:numId="5" w16cid:durableId="455366629">
    <w:abstractNumId w:val="11"/>
  </w:num>
  <w:num w:numId="6" w16cid:durableId="735669553">
    <w:abstractNumId w:val="0"/>
  </w:num>
  <w:num w:numId="7" w16cid:durableId="1310326791">
    <w:abstractNumId w:val="6"/>
  </w:num>
  <w:num w:numId="8" w16cid:durableId="737702621">
    <w:abstractNumId w:val="13"/>
  </w:num>
  <w:num w:numId="9" w16cid:durableId="1372001507">
    <w:abstractNumId w:val="4"/>
  </w:num>
  <w:num w:numId="10" w16cid:durableId="162823186">
    <w:abstractNumId w:val="12"/>
  </w:num>
  <w:num w:numId="11" w16cid:durableId="545873543">
    <w:abstractNumId w:val="5"/>
  </w:num>
  <w:num w:numId="12" w16cid:durableId="1037661631">
    <w:abstractNumId w:val="8"/>
  </w:num>
  <w:num w:numId="13" w16cid:durableId="1988319714">
    <w:abstractNumId w:val="3"/>
  </w:num>
  <w:num w:numId="14" w16cid:durableId="1900170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04BBB"/>
    <w:rsid w:val="00007C69"/>
    <w:rsid w:val="00011A90"/>
    <w:rsid w:val="000138C7"/>
    <w:rsid w:val="00015341"/>
    <w:rsid w:val="00022F6B"/>
    <w:rsid w:val="00030B88"/>
    <w:rsid w:val="00030BD2"/>
    <w:rsid w:val="00043B3A"/>
    <w:rsid w:val="0004651A"/>
    <w:rsid w:val="00050528"/>
    <w:rsid w:val="00052591"/>
    <w:rsid w:val="00072DDE"/>
    <w:rsid w:val="00073E3A"/>
    <w:rsid w:val="0007418C"/>
    <w:rsid w:val="00080850"/>
    <w:rsid w:val="00080B0F"/>
    <w:rsid w:val="00080EAA"/>
    <w:rsid w:val="00081747"/>
    <w:rsid w:val="0009018B"/>
    <w:rsid w:val="00092C2E"/>
    <w:rsid w:val="000932B1"/>
    <w:rsid w:val="0009369F"/>
    <w:rsid w:val="00094830"/>
    <w:rsid w:val="00096306"/>
    <w:rsid w:val="000A132F"/>
    <w:rsid w:val="000A3A3A"/>
    <w:rsid w:val="000A7EF1"/>
    <w:rsid w:val="000B47F2"/>
    <w:rsid w:val="000C2AAE"/>
    <w:rsid w:val="000D0D73"/>
    <w:rsid w:val="000E7AFF"/>
    <w:rsid w:val="000F2C16"/>
    <w:rsid w:val="001100E8"/>
    <w:rsid w:val="00112399"/>
    <w:rsid w:val="00113CBD"/>
    <w:rsid w:val="001175F2"/>
    <w:rsid w:val="0012460D"/>
    <w:rsid w:val="00132EFD"/>
    <w:rsid w:val="0013448B"/>
    <w:rsid w:val="001357F6"/>
    <w:rsid w:val="001431DF"/>
    <w:rsid w:val="00143532"/>
    <w:rsid w:val="001449DF"/>
    <w:rsid w:val="00144BFD"/>
    <w:rsid w:val="00156AD3"/>
    <w:rsid w:val="001577BE"/>
    <w:rsid w:val="00167A94"/>
    <w:rsid w:val="0017334D"/>
    <w:rsid w:val="00174053"/>
    <w:rsid w:val="0017419B"/>
    <w:rsid w:val="00174F27"/>
    <w:rsid w:val="001840D8"/>
    <w:rsid w:val="001872EE"/>
    <w:rsid w:val="00191B2C"/>
    <w:rsid w:val="00197106"/>
    <w:rsid w:val="001B290D"/>
    <w:rsid w:val="001B6549"/>
    <w:rsid w:val="001C4BCE"/>
    <w:rsid w:val="001D289D"/>
    <w:rsid w:val="001E467C"/>
    <w:rsid w:val="001E514C"/>
    <w:rsid w:val="001E648F"/>
    <w:rsid w:val="001E7D06"/>
    <w:rsid w:val="00211D97"/>
    <w:rsid w:val="00225716"/>
    <w:rsid w:val="00227F44"/>
    <w:rsid w:val="002329CE"/>
    <w:rsid w:val="002545E2"/>
    <w:rsid w:val="0026512A"/>
    <w:rsid w:val="00266732"/>
    <w:rsid w:val="00272E67"/>
    <w:rsid w:val="00275E3B"/>
    <w:rsid w:val="002A20D1"/>
    <w:rsid w:val="002A4443"/>
    <w:rsid w:val="002A4F72"/>
    <w:rsid w:val="002A652C"/>
    <w:rsid w:val="002B3BB9"/>
    <w:rsid w:val="002B3C70"/>
    <w:rsid w:val="002B624A"/>
    <w:rsid w:val="002D47E8"/>
    <w:rsid w:val="002D49E2"/>
    <w:rsid w:val="002E07E9"/>
    <w:rsid w:val="002E4741"/>
    <w:rsid w:val="002E7431"/>
    <w:rsid w:val="002F1246"/>
    <w:rsid w:val="002F3314"/>
    <w:rsid w:val="002F5DE7"/>
    <w:rsid w:val="002F6B1A"/>
    <w:rsid w:val="003054BD"/>
    <w:rsid w:val="003067F1"/>
    <w:rsid w:val="003108BB"/>
    <w:rsid w:val="003246B6"/>
    <w:rsid w:val="00331DE3"/>
    <w:rsid w:val="0034088A"/>
    <w:rsid w:val="00341069"/>
    <w:rsid w:val="00346F49"/>
    <w:rsid w:val="00351F71"/>
    <w:rsid w:val="00352762"/>
    <w:rsid w:val="00373786"/>
    <w:rsid w:val="00376CFE"/>
    <w:rsid w:val="003803E6"/>
    <w:rsid w:val="003A2EE4"/>
    <w:rsid w:val="003A6528"/>
    <w:rsid w:val="003B0CA6"/>
    <w:rsid w:val="003B571D"/>
    <w:rsid w:val="003C0C34"/>
    <w:rsid w:val="003C1A1B"/>
    <w:rsid w:val="003D3967"/>
    <w:rsid w:val="003D3D50"/>
    <w:rsid w:val="003E2E03"/>
    <w:rsid w:val="003F3201"/>
    <w:rsid w:val="003F707C"/>
    <w:rsid w:val="004000AD"/>
    <w:rsid w:val="0040055A"/>
    <w:rsid w:val="004152B7"/>
    <w:rsid w:val="00417B1F"/>
    <w:rsid w:val="00430E6C"/>
    <w:rsid w:val="004425DF"/>
    <w:rsid w:val="0045707B"/>
    <w:rsid w:val="004603A5"/>
    <w:rsid w:val="004703FB"/>
    <w:rsid w:val="00470708"/>
    <w:rsid w:val="00474F02"/>
    <w:rsid w:val="0048249C"/>
    <w:rsid w:val="004868E3"/>
    <w:rsid w:val="004B7C4C"/>
    <w:rsid w:val="004C2624"/>
    <w:rsid w:val="004C3C93"/>
    <w:rsid w:val="004D4027"/>
    <w:rsid w:val="004E447E"/>
    <w:rsid w:val="004E62B1"/>
    <w:rsid w:val="004F2D18"/>
    <w:rsid w:val="004F31FA"/>
    <w:rsid w:val="004F6CB7"/>
    <w:rsid w:val="004F7125"/>
    <w:rsid w:val="0050327C"/>
    <w:rsid w:val="00515FE6"/>
    <w:rsid w:val="00522D2F"/>
    <w:rsid w:val="00523BEA"/>
    <w:rsid w:val="00533040"/>
    <w:rsid w:val="00535AFA"/>
    <w:rsid w:val="005413CC"/>
    <w:rsid w:val="00550057"/>
    <w:rsid w:val="00550524"/>
    <w:rsid w:val="00560B28"/>
    <w:rsid w:val="00562BAE"/>
    <w:rsid w:val="00571AA9"/>
    <w:rsid w:val="005875BA"/>
    <w:rsid w:val="00591CCE"/>
    <w:rsid w:val="00595320"/>
    <w:rsid w:val="005A62BC"/>
    <w:rsid w:val="005A6B00"/>
    <w:rsid w:val="005B2D1A"/>
    <w:rsid w:val="005B510B"/>
    <w:rsid w:val="005B59DC"/>
    <w:rsid w:val="005B655E"/>
    <w:rsid w:val="005C21C9"/>
    <w:rsid w:val="005C7AFF"/>
    <w:rsid w:val="005D4A67"/>
    <w:rsid w:val="005E33CB"/>
    <w:rsid w:val="005E4A16"/>
    <w:rsid w:val="005E5DF7"/>
    <w:rsid w:val="005E6094"/>
    <w:rsid w:val="005E7F0A"/>
    <w:rsid w:val="005F25E9"/>
    <w:rsid w:val="005F6370"/>
    <w:rsid w:val="005F6921"/>
    <w:rsid w:val="00604738"/>
    <w:rsid w:val="00634DB9"/>
    <w:rsid w:val="00643AC4"/>
    <w:rsid w:val="00650901"/>
    <w:rsid w:val="00655BBB"/>
    <w:rsid w:val="00660355"/>
    <w:rsid w:val="00671371"/>
    <w:rsid w:val="0067220E"/>
    <w:rsid w:val="006756AE"/>
    <w:rsid w:val="006B79B9"/>
    <w:rsid w:val="006C0456"/>
    <w:rsid w:val="006D1364"/>
    <w:rsid w:val="006D6A5F"/>
    <w:rsid w:val="006E301D"/>
    <w:rsid w:val="006F14B9"/>
    <w:rsid w:val="00710CED"/>
    <w:rsid w:val="007209E0"/>
    <w:rsid w:val="007358BD"/>
    <w:rsid w:val="00746A3F"/>
    <w:rsid w:val="007530BB"/>
    <w:rsid w:val="00754551"/>
    <w:rsid w:val="00755EEC"/>
    <w:rsid w:val="00772827"/>
    <w:rsid w:val="00772B64"/>
    <w:rsid w:val="007762B6"/>
    <w:rsid w:val="0078156F"/>
    <w:rsid w:val="00793D0F"/>
    <w:rsid w:val="007A5621"/>
    <w:rsid w:val="007A5CA9"/>
    <w:rsid w:val="007A69A6"/>
    <w:rsid w:val="007C403D"/>
    <w:rsid w:val="007C5E94"/>
    <w:rsid w:val="007F2404"/>
    <w:rsid w:val="007F297D"/>
    <w:rsid w:val="0081383E"/>
    <w:rsid w:val="008325D8"/>
    <w:rsid w:val="008348D5"/>
    <w:rsid w:val="008351EC"/>
    <w:rsid w:val="00836775"/>
    <w:rsid w:val="0083759E"/>
    <w:rsid w:val="00841619"/>
    <w:rsid w:val="00842AA6"/>
    <w:rsid w:val="00851382"/>
    <w:rsid w:val="00851454"/>
    <w:rsid w:val="00854108"/>
    <w:rsid w:val="008552FC"/>
    <w:rsid w:val="00867D97"/>
    <w:rsid w:val="008723E6"/>
    <w:rsid w:val="0088290B"/>
    <w:rsid w:val="008843DA"/>
    <w:rsid w:val="0089025E"/>
    <w:rsid w:val="0089385F"/>
    <w:rsid w:val="00893953"/>
    <w:rsid w:val="008B33DA"/>
    <w:rsid w:val="008C26CE"/>
    <w:rsid w:val="008C4B44"/>
    <w:rsid w:val="008E3129"/>
    <w:rsid w:val="008E32DB"/>
    <w:rsid w:val="008E7688"/>
    <w:rsid w:val="008F50FD"/>
    <w:rsid w:val="008F5522"/>
    <w:rsid w:val="009016AC"/>
    <w:rsid w:val="009067D7"/>
    <w:rsid w:val="00907A5F"/>
    <w:rsid w:val="00912394"/>
    <w:rsid w:val="009134F6"/>
    <w:rsid w:val="0093194A"/>
    <w:rsid w:val="0093529B"/>
    <w:rsid w:val="009358C9"/>
    <w:rsid w:val="00936CF8"/>
    <w:rsid w:val="00940712"/>
    <w:rsid w:val="00943701"/>
    <w:rsid w:val="00944817"/>
    <w:rsid w:val="009453CC"/>
    <w:rsid w:val="0095716B"/>
    <w:rsid w:val="0096164A"/>
    <w:rsid w:val="00981765"/>
    <w:rsid w:val="009912F6"/>
    <w:rsid w:val="009A0AA1"/>
    <w:rsid w:val="009A3151"/>
    <w:rsid w:val="009A4C4C"/>
    <w:rsid w:val="009B3664"/>
    <w:rsid w:val="009B3AD9"/>
    <w:rsid w:val="009B3D6E"/>
    <w:rsid w:val="009D2D72"/>
    <w:rsid w:val="009E6F77"/>
    <w:rsid w:val="009F711B"/>
    <w:rsid w:val="00A06DE4"/>
    <w:rsid w:val="00A074B1"/>
    <w:rsid w:val="00A07BC7"/>
    <w:rsid w:val="00A10FFA"/>
    <w:rsid w:val="00A140C7"/>
    <w:rsid w:val="00A1428A"/>
    <w:rsid w:val="00A14BAB"/>
    <w:rsid w:val="00A15708"/>
    <w:rsid w:val="00A2041C"/>
    <w:rsid w:val="00A207BE"/>
    <w:rsid w:val="00A276C6"/>
    <w:rsid w:val="00A32BA9"/>
    <w:rsid w:val="00A37F1A"/>
    <w:rsid w:val="00A4640B"/>
    <w:rsid w:val="00A47B93"/>
    <w:rsid w:val="00A50E01"/>
    <w:rsid w:val="00A63209"/>
    <w:rsid w:val="00A7602D"/>
    <w:rsid w:val="00A97E3A"/>
    <w:rsid w:val="00AA53AA"/>
    <w:rsid w:val="00AC6610"/>
    <w:rsid w:val="00AD1884"/>
    <w:rsid w:val="00AD2558"/>
    <w:rsid w:val="00AE0F07"/>
    <w:rsid w:val="00AE4990"/>
    <w:rsid w:val="00B035B7"/>
    <w:rsid w:val="00B052C2"/>
    <w:rsid w:val="00B054FC"/>
    <w:rsid w:val="00B15233"/>
    <w:rsid w:val="00B16A4C"/>
    <w:rsid w:val="00B26587"/>
    <w:rsid w:val="00B269AA"/>
    <w:rsid w:val="00B37F66"/>
    <w:rsid w:val="00B569DB"/>
    <w:rsid w:val="00B60208"/>
    <w:rsid w:val="00B63781"/>
    <w:rsid w:val="00B727DE"/>
    <w:rsid w:val="00B75CEF"/>
    <w:rsid w:val="00B96B4D"/>
    <w:rsid w:val="00B97D93"/>
    <w:rsid w:val="00BA3AB3"/>
    <w:rsid w:val="00BC2B03"/>
    <w:rsid w:val="00BC41F3"/>
    <w:rsid w:val="00BD3175"/>
    <w:rsid w:val="00BD3329"/>
    <w:rsid w:val="00BE24D5"/>
    <w:rsid w:val="00BF1E22"/>
    <w:rsid w:val="00C05C7A"/>
    <w:rsid w:val="00C1448E"/>
    <w:rsid w:val="00C21DDF"/>
    <w:rsid w:val="00C277A0"/>
    <w:rsid w:val="00C3047F"/>
    <w:rsid w:val="00C32516"/>
    <w:rsid w:val="00C32C63"/>
    <w:rsid w:val="00C42883"/>
    <w:rsid w:val="00C45A2A"/>
    <w:rsid w:val="00C46902"/>
    <w:rsid w:val="00C532F0"/>
    <w:rsid w:val="00C5602B"/>
    <w:rsid w:val="00C73425"/>
    <w:rsid w:val="00C76A69"/>
    <w:rsid w:val="00C817F9"/>
    <w:rsid w:val="00C82AD1"/>
    <w:rsid w:val="00C916A3"/>
    <w:rsid w:val="00C96E9C"/>
    <w:rsid w:val="00CA124A"/>
    <w:rsid w:val="00CA29E8"/>
    <w:rsid w:val="00CA37A9"/>
    <w:rsid w:val="00CC6C98"/>
    <w:rsid w:val="00CD67A5"/>
    <w:rsid w:val="00CE2EC0"/>
    <w:rsid w:val="00CF0326"/>
    <w:rsid w:val="00CF4497"/>
    <w:rsid w:val="00CF66F5"/>
    <w:rsid w:val="00CF79C5"/>
    <w:rsid w:val="00D01455"/>
    <w:rsid w:val="00D01CF3"/>
    <w:rsid w:val="00D152E0"/>
    <w:rsid w:val="00D22014"/>
    <w:rsid w:val="00D23E5E"/>
    <w:rsid w:val="00D310AB"/>
    <w:rsid w:val="00D312B7"/>
    <w:rsid w:val="00D31730"/>
    <w:rsid w:val="00D455F0"/>
    <w:rsid w:val="00D46B3D"/>
    <w:rsid w:val="00D51BFF"/>
    <w:rsid w:val="00D61E53"/>
    <w:rsid w:val="00D63CD7"/>
    <w:rsid w:val="00D7097A"/>
    <w:rsid w:val="00D70F94"/>
    <w:rsid w:val="00D74B9F"/>
    <w:rsid w:val="00D75C14"/>
    <w:rsid w:val="00D94812"/>
    <w:rsid w:val="00DA6F56"/>
    <w:rsid w:val="00DC068E"/>
    <w:rsid w:val="00DC0CF6"/>
    <w:rsid w:val="00DC2657"/>
    <w:rsid w:val="00DC2EF7"/>
    <w:rsid w:val="00DC46B7"/>
    <w:rsid w:val="00DC4764"/>
    <w:rsid w:val="00DC6940"/>
    <w:rsid w:val="00DC7C85"/>
    <w:rsid w:val="00DD113C"/>
    <w:rsid w:val="00DE3831"/>
    <w:rsid w:val="00DE5504"/>
    <w:rsid w:val="00DE641D"/>
    <w:rsid w:val="00DE7144"/>
    <w:rsid w:val="00DE79D1"/>
    <w:rsid w:val="00E0571C"/>
    <w:rsid w:val="00E1411F"/>
    <w:rsid w:val="00E31672"/>
    <w:rsid w:val="00E404A8"/>
    <w:rsid w:val="00E41514"/>
    <w:rsid w:val="00E443DD"/>
    <w:rsid w:val="00E51C75"/>
    <w:rsid w:val="00E53F20"/>
    <w:rsid w:val="00E60EE6"/>
    <w:rsid w:val="00E60F77"/>
    <w:rsid w:val="00E64846"/>
    <w:rsid w:val="00E70F3E"/>
    <w:rsid w:val="00E73D1E"/>
    <w:rsid w:val="00E753B1"/>
    <w:rsid w:val="00E77E6F"/>
    <w:rsid w:val="00E83EC8"/>
    <w:rsid w:val="00E85B63"/>
    <w:rsid w:val="00E96254"/>
    <w:rsid w:val="00EA7745"/>
    <w:rsid w:val="00EB3DD9"/>
    <w:rsid w:val="00EB530C"/>
    <w:rsid w:val="00EB78FB"/>
    <w:rsid w:val="00ED2E54"/>
    <w:rsid w:val="00EF25AA"/>
    <w:rsid w:val="00EF6CD7"/>
    <w:rsid w:val="00F0561C"/>
    <w:rsid w:val="00F06ECE"/>
    <w:rsid w:val="00F12E7F"/>
    <w:rsid w:val="00F134BB"/>
    <w:rsid w:val="00F13FD0"/>
    <w:rsid w:val="00F144CF"/>
    <w:rsid w:val="00F16A61"/>
    <w:rsid w:val="00F22F71"/>
    <w:rsid w:val="00F278CD"/>
    <w:rsid w:val="00F53073"/>
    <w:rsid w:val="00F6043F"/>
    <w:rsid w:val="00F6076B"/>
    <w:rsid w:val="00F6230C"/>
    <w:rsid w:val="00F6286D"/>
    <w:rsid w:val="00F637A0"/>
    <w:rsid w:val="00F70081"/>
    <w:rsid w:val="00F810E2"/>
    <w:rsid w:val="00F863AB"/>
    <w:rsid w:val="00F909D7"/>
    <w:rsid w:val="00F93C80"/>
    <w:rsid w:val="00FA790E"/>
    <w:rsid w:val="00FB7702"/>
    <w:rsid w:val="00FD2955"/>
    <w:rsid w:val="00FD38F4"/>
    <w:rsid w:val="00FD7E0A"/>
    <w:rsid w:val="00FE0506"/>
    <w:rsid w:val="00FE4039"/>
    <w:rsid w:val="00FF0AE5"/>
    <w:rsid w:val="00F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698FBDE"/>
  <w15:chartTrackingRefBased/>
  <w15:docId w15:val="{C6E2DC47-6544-434A-A660-8B301E54F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table" w:styleId="Tabelgril">
    <w:name w:val="Table Grid"/>
    <w:basedOn w:val="TabelNormal"/>
    <w:uiPriority w:val="39"/>
    <w:rsid w:val="00FF59B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etCaracter">
    <w:name w:val="Antet Caracter"/>
    <w:link w:val="Antet"/>
    <w:rsid w:val="003D3D50"/>
    <w:rPr>
      <w:rFonts w:ascii="Arial Narrow" w:hAnsi="Arial Narrow"/>
      <w:sz w:val="24"/>
      <w:szCs w:val="24"/>
      <w:lang w:eastAsia="de-DE"/>
    </w:rPr>
  </w:style>
  <w:style w:type="paragraph" w:styleId="Listparagraf">
    <w:name w:val="List Paragraph"/>
    <w:basedOn w:val="Normal"/>
    <w:uiPriority w:val="34"/>
    <w:qFormat/>
    <w:rsid w:val="00113CBD"/>
    <w:pPr>
      <w:ind w:left="720"/>
    </w:pPr>
  </w:style>
  <w:style w:type="paragraph" w:styleId="NormalWeb">
    <w:name w:val="Normal (Web)"/>
    <w:basedOn w:val="Normal"/>
    <w:uiPriority w:val="99"/>
    <w:unhideWhenUsed/>
    <w:rsid w:val="00113CB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customStyle="1" w:styleId="apple-tab-span">
    <w:name w:val="apple-tab-span"/>
    <w:rsid w:val="00113CBD"/>
  </w:style>
  <w:style w:type="character" w:styleId="Referincomentariu">
    <w:name w:val="annotation reference"/>
    <w:uiPriority w:val="99"/>
    <w:rsid w:val="0026512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rsid w:val="0026512A"/>
    <w:rPr>
      <w:sz w:val="20"/>
      <w:szCs w:val="20"/>
    </w:rPr>
  </w:style>
  <w:style w:type="character" w:customStyle="1" w:styleId="TextcomentariuCaracter">
    <w:name w:val="Text comentariu Caracter"/>
    <w:link w:val="Textcomentariu"/>
    <w:uiPriority w:val="99"/>
    <w:rsid w:val="0026512A"/>
    <w:rPr>
      <w:rFonts w:ascii="Arial Narrow" w:hAnsi="Arial Narrow"/>
      <w:lang w:val="ro-RO"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26512A"/>
    <w:rPr>
      <w:b/>
      <w:bCs/>
    </w:rPr>
  </w:style>
  <w:style w:type="character" w:customStyle="1" w:styleId="SubiectComentariuCaracter">
    <w:name w:val="Subiect Comentariu Caracter"/>
    <w:link w:val="SubiectComentariu"/>
    <w:rsid w:val="0026512A"/>
    <w:rPr>
      <w:rFonts w:ascii="Arial Narrow" w:hAnsi="Arial Narrow"/>
      <w:b/>
      <w:bCs/>
      <w:lang w:val="ro-RO" w:eastAsia="de-DE"/>
    </w:rPr>
  </w:style>
  <w:style w:type="character" w:styleId="Robust">
    <w:name w:val="Strong"/>
    <w:uiPriority w:val="22"/>
    <w:qFormat/>
    <w:rsid w:val="00562B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5748A-2125-4DD5-B1D1-D6746F74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0</TotalTime>
  <Pages>5</Pages>
  <Words>1281</Words>
  <Characters>7306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8570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Maria Furdui</cp:lastModifiedBy>
  <cp:revision>2</cp:revision>
  <cp:lastPrinted>2022-03-29T08:07:00Z</cp:lastPrinted>
  <dcterms:created xsi:type="dcterms:W3CDTF">2026-05-27T10:51:00Z</dcterms:created>
  <dcterms:modified xsi:type="dcterms:W3CDTF">2026-05-27T10:51:00Z</dcterms:modified>
</cp:coreProperties>
</file>